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D4460D" w14:textId="63987C7E" w:rsidR="00BC2F5A" w:rsidRDefault="00BC2F5A" w:rsidP="00BC2F5A">
      <w:pPr>
        <w:pStyle w:val="CH"/>
      </w:pPr>
      <w:bookmarkStart w:id="0" w:name="historyclause"/>
      <w:r w:rsidRPr="00B070F5">
        <w:t xml:space="preserve">3GPP </w:t>
      </w:r>
      <w:r w:rsidR="00BA79B9">
        <w:t xml:space="preserve">TSG </w:t>
      </w:r>
      <w:r w:rsidRPr="00B070F5">
        <w:t xml:space="preserve">RAN </w:t>
      </w:r>
      <w:r w:rsidR="006A532E">
        <w:t xml:space="preserve">WG4 </w:t>
      </w:r>
      <w:r w:rsidRPr="00B070F5">
        <w:t>Meeting #</w:t>
      </w:r>
      <w:r w:rsidR="006A532E">
        <w:t>1</w:t>
      </w:r>
      <w:r w:rsidR="00DD3756">
        <w:t>1</w:t>
      </w:r>
      <w:r w:rsidR="00A81181">
        <w:t>7</w:t>
      </w:r>
      <w:r>
        <w:tab/>
      </w:r>
      <w:r>
        <w:tab/>
      </w:r>
      <w:r w:rsidR="006D109D" w:rsidRPr="000A7DFD">
        <w:t>R4-</w:t>
      </w:r>
      <w:r w:rsidR="00074D08" w:rsidRPr="00074D08">
        <w:rPr>
          <w:bCs/>
        </w:rPr>
        <w:t>2</w:t>
      </w:r>
      <w:r w:rsidR="001667D6">
        <w:rPr>
          <w:bCs/>
        </w:rPr>
        <w:t>5</w:t>
      </w:r>
      <w:r w:rsidR="002902F9" w:rsidRPr="002902F9">
        <w:rPr>
          <w:bCs/>
        </w:rPr>
        <w:t>21608</w:t>
      </w:r>
    </w:p>
    <w:p w14:paraId="50DC9730" w14:textId="53729A5F" w:rsidR="00D309CC" w:rsidRPr="002F2CF6" w:rsidRDefault="00A81181" w:rsidP="00317FEA">
      <w:pPr>
        <w:pStyle w:val="CH"/>
        <w:rPr>
          <w:b w:val="0"/>
        </w:rPr>
      </w:pPr>
      <w:r>
        <w:rPr>
          <w:rFonts w:eastAsia="SimSun"/>
          <w:szCs w:val="24"/>
          <w:lang w:eastAsia="zh-CN"/>
        </w:rPr>
        <w:t>Dallas</w:t>
      </w:r>
      <w:r w:rsidR="00317FEA" w:rsidRPr="00317FEA">
        <w:rPr>
          <w:rFonts w:eastAsia="SimSun"/>
          <w:szCs w:val="24"/>
          <w:lang w:eastAsia="zh-CN"/>
        </w:rPr>
        <w:t xml:space="preserve">, </w:t>
      </w:r>
      <w:r>
        <w:rPr>
          <w:rFonts w:eastAsia="SimSun"/>
          <w:szCs w:val="24"/>
          <w:lang w:eastAsia="zh-CN"/>
        </w:rPr>
        <w:t>US</w:t>
      </w:r>
      <w:r w:rsidR="00317FEA" w:rsidRPr="00317FEA">
        <w:rPr>
          <w:rFonts w:eastAsia="SimSun"/>
          <w:szCs w:val="24"/>
          <w:lang w:eastAsia="zh-CN"/>
        </w:rPr>
        <w:t xml:space="preserve">, </w:t>
      </w:r>
      <w:r>
        <w:rPr>
          <w:rFonts w:eastAsia="SimSun"/>
          <w:szCs w:val="24"/>
          <w:lang w:eastAsia="zh-CN"/>
        </w:rPr>
        <w:t>17</w:t>
      </w:r>
      <w:r w:rsidR="00317FEA" w:rsidRPr="00317FEA">
        <w:rPr>
          <w:rFonts w:eastAsia="SimSun"/>
          <w:szCs w:val="24"/>
          <w:lang w:eastAsia="zh-CN"/>
        </w:rPr>
        <w:t xml:space="preserve">th </w:t>
      </w:r>
      <w:r>
        <w:rPr>
          <w:rFonts w:eastAsia="SimSun"/>
          <w:szCs w:val="24"/>
          <w:lang w:eastAsia="zh-CN"/>
        </w:rPr>
        <w:t>–</w:t>
      </w:r>
      <w:r w:rsidR="00317FEA" w:rsidRPr="00317FEA">
        <w:rPr>
          <w:rFonts w:eastAsia="SimSun"/>
          <w:szCs w:val="24"/>
          <w:lang w:eastAsia="zh-CN"/>
        </w:rPr>
        <w:t xml:space="preserve"> 2</w:t>
      </w:r>
      <w:r>
        <w:rPr>
          <w:rFonts w:eastAsia="SimSun"/>
          <w:szCs w:val="24"/>
          <w:lang w:eastAsia="zh-CN"/>
        </w:rPr>
        <w:t>1st</w:t>
      </w:r>
      <w:r w:rsidR="00317FEA" w:rsidRPr="00317FEA">
        <w:rPr>
          <w:rFonts w:eastAsia="SimSun"/>
          <w:szCs w:val="24"/>
          <w:lang w:eastAsia="zh-CN"/>
        </w:rPr>
        <w:t xml:space="preserve"> </w:t>
      </w:r>
      <w:r>
        <w:rPr>
          <w:rFonts w:eastAsia="SimSun"/>
          <w:szCs w:val="24"/>
          <w:lang w:eastAsia="zh-CN"/>
        </w:rPr>
        <w:t>November</w:t>
      </w:r>
      <w:r w:rsidR="00317FEA" w:rsidRPr="00317FEA">
        <w:rPr>
          <w:rFonts w:eastAsia="SimSun"/>
          <w:szCs w:val="24"/>
          <w:lang w:eastAsia="zh-CN"/>
        </w:rPr>
        <w:t xml:space="preserve"> 2025</w:t>
      </w:r>
    </w:p>
    <w:p w14:paraId="39A0EE25" w14:textId="77777777" w:rsidR="00D309CC" w:rsidRPr="002F2CF6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33C5D85F" w:rsidR="00D309CC" w:rsidRPr="00C87A3A" w:rsidRDefault="00D309CC" w:rsidP="00D309CC">
      <w:pPr>
        <w:pStyle w:val="CH"/>
        <w:rPr>
          <w:lang w:val="en-US"/>
        </w:rPr>
      </w:pPr>
      <w:r w:rsidRPr="00090C21">
        <w:t>Agenda item:</w:t>
      </w:r>
      <w:r w:rsidRPr="00090C21">
        <w:tab/>
      </w:r>
      <w:r w:rsidR="00750C28">
        <w:t>10.7</w:t>
      </w:r>
    </w:p>
    <w:p w14:paraId="4DBE005A" w14:textId="104E31BE" w:rsidR="00D309CC" w:rsidRPr="00AD535D" w:rsidRDefault="00D309CC" w:rsidP="004C40A4">
      <w:pPr>
        <w:pStyle w:val="CH"/>
        <w:ind w:left="2268" w:hanging="2268"/>
        <w:rPr>
          <w:b w:val="0"/>
        </w:rPr>
      </w:pPr>
      <w:r w:rsidRPr="00AD535D">
        <w:t>Source:</w:t>
      </w:r>
      <w:r w:rsidRPr="00AD535D">
        <w:tab/>
      </w:r>
      <w:r w:rsidR="00C20EA5">
        <w:t>Vodafone</w:t>
      </w:r>
    </w:p>
    <w:p w14:paraId="0D2061A1" w14:textId="5FE8DA80" w:rsidR="00D309CC" w:rsidRPr="00F8466B" w:rsidRDefault="00D309CC" w:rsidP="00E54DB8">
      <w:pPr>
        <w:pStyle w:val="CH"/>
        <w:ind w:left="2268" w:hanging="2268"/>
        <w:rPr>
          <w:lang w:val="en-US"/>
        </w:rPr>
      </w:pPr>
      <w:r w:rsidRPr="00F8466B">
        <w:rPr>
          <w:lang w:val="en-US"/>
        </w:rPr>
        <w:t>Title:</w:t>
      </w:r>
      <w:r w:rsidRPr="00F8466B">
        <w:rPr>
          <w:lang w:val="en-US"/>
        </w:rPr>
        <w:tab/>
      </w:r>
      <w:r w:rsidR="00AD190C">
        <w:t>Enabling ETSI requirements fo</w:t>
      </w:r>
      <w:r w:rsidR="0007621A">
        <w:t xml:space="preserve">r </w:t>
      </w:r>
      <w:r w:rsidR="001667D6">
        <w:t xml:space="preserve">NTN in </w:t>
      </w:r>
      <w:r w:rsidR="00AD190C">
        <w:t>S-band</w:t>
      </w:r>
    </w:p>
    <w:p w14:paraId="5F82485A" w14:textId="5168A99B" w:rsidR="00B36419" w:rsidRPr="00A8446B" w:rsidRDefault="00B36419" w:rsidP="00D309CC">
      <w:pPr>
        <w:pStyle w:val="CH"/>
        <w:rPr>
          <w:lang w:val="it-IT"/>
        </w:rPr>
      </w:pPr>
      <w:r w:rsidRPr="00A8446B">
        <w:rPr>
          <w:lang w:val="it-IT"/>
        </w:rPr>
        <w:t>WI/SI:</w:t>
      </w:r>
      <w:r w:rsidRPr="00A8446B">
        <w:rPr>
          <w:lang w:val="it-IT"/>
        </w:rPr>
        <w:tab/>
      </w:r>
      <w:proofErr w:type="spellStart"/>
      <w:r w:rsidR="000F6406" w:rsidRPr="000F6406">
        <w:t>NR_NTN_solutions</w:t>
      </w:r>
      <w:proofErr w:type="spellEnd"/>
      <w:r w:rsidR="000F6406" w:rsidRPr="000F6406">
        <w:t>-Core</w:t>
      </w:r>
    </w:p>
    <w:p w14:paraId="3FFD491D" w14:textId="7C59F72F" w:rsidR="00253BAB" w:rsidRDefault="00253BAB" w:rsidP="00D309CC">
      <w:pPr>
        <w:pStyle w:val="CH"/>
      </w:pPr>
      <w:r>
        <w:t>Release:</w:t>
      </w:r>
      <w:r>
        <w:tab/>
      </w:r>
      <w:r w:rsidR="000F6406" w:rsidRPr="000F6406">
        <w:t>Rel-17</w:t>
      </w:r>
    </w:p>
    <w:p w14:paraId="2E4E044D" w14:textId="3DC9C183" w:rsidR="00D309CC" w:rsidRPr="002F2CF6" w:rsidRDefault="00D309CC" w:rsidP="00D309CC">
      <w:pPr>
        <w:pStyle w:val="CH"/>
      </w:pPr>
      <w:r w:rsidRPr="002F2CF6">
        <w:t>Document for:</w:t>
      </w:r>
      <w:r w:rsidRPr="002F2CF6">
        <w:tab/>
      </w:r>
      <w:r w:rsidR="009872E0">
        <w:t>Approval</w:t>
      </w:r>
    </w:p>
    <w:p w14:paraId="0207DB43" w14:textId="77777777" w:rsidR="00D46431" w:rsidRPr="002F2CF6" w:rsidRDefault="00D46431" w:rsidP="00D309CC">
      <w:pPr>
        <w:pStyle w:val="CH"/>
        <w:rPr>
          <w:b w:val="0"/>
        </w:rPr>
      </w:pPr>
    </w:p>
    <w:p w14:paraId="0273524A" w14:textId="77777777" w:rsidR="008E7986" w:rsidRPr="002F2CF6" w:rsidRDefault="008E7986" w:rsidP="008E7986">
      <w:pPr>
        <w:pStyle w:val="Heading1"/>
      </w:pPr>
      <w:r w:rsidRPr="002F2CF6">
        <w:t>1</w:t>
      </w:r>
      <w:r w:rsidRPr="002F2CF6">
        <w:tab/>
        <w:t xml:space="preserve">Introduction </w:t>
      </w:r>
    </w:p>
    <w:p w14:paraId="3265F8A6" w14:textId="30160351" w:rsidR="00A76EA6" w:rsidRPr="00A76EA6" w:rsidRDefault="00A76EA6" w:rsidP="00A76EA6">
      <w:r w:rsidRPr="00A76EA6">
        <w:t>The NR access technology for non-terrestrial networks (NTN) was introduced in Release-17 [1].</w:t>
      </w:r>
      <w:r w:rsidR="00F4757D">
        <w:t xml:space="preserve"> </w:t>
      </w:r>
      <w:r w:rsidRPr="00A76EA6">
        <w:t>Correspondingly, frequency bands n255 (L-band) and n256 (S-band) were defined and added to the core specifications.</w:t>
      </w:r>
      <w:r>
        <w:t xml:space="preserve"> </w:t>
      </w:r>
      <w:r w:rsidRPr="00A76EA6">
        <w:t xml:space="preserve">Following </w:t>
      </w:r>
      <w:r w:rsidR="00742F22">
        <w:t>R</w:t>
      </w:r>
      <w:r w:rsidRPr="00A76EA6">
        <w:t>elease-17, additional NTN L-band</w:t>
      </w:r>
      <w:r w:rsidR="002735EA">
        <w:t>s</w:t>
      </w:r>
      <w:r w:rsidRPr="00A76EA6">
        <w:t xml:space="preserve"> were introduced (e.g. n250, n251, n253).</w:t>
      </w:r>
      <w:r w:rsidR="00A27299">
        <w:t xml:space="preserve"> </w:t>
      </w:r>
      <w:r w:rsidRPr="00A76EA6">
        <w:t>However, the ETSI in-band and out-of-band emission requirements for both the S-band and L-bands were not captured in the RAN4 specifications, even though such limits are already defined in relevant ETSI standards.</w:t>
      </w:r>
      <w:r w:rsidR="009D4339">
        <w:t xml:space="preserve"> </w:t>
      </w:r>
      <w:r w:rsidRPr="00A76EA6">
        <w:t>In the ETSI region, it is essential that RAN4 specifications reflect these ETSI requirements to enable operators to use the allocated satellite spectrum under harmonised technical conditions.</w:t>
      </w:r>
      <w:r>
        <w:t xml:space="preserve"> </w:t>
      </w:r>
      <w:r w:rsidRPr="00A76EA6">
        <w:t>During the RAN4#114 meeting, it was agreed to start capturing the existing ETSI requirements for the L-bands [</w:t>
      </w:r>
      <w:r w:rsidR="00C3224C">
        <w:t>2</w:t>
      </w:r>
      <w:r w:rsidRPr="00A76EA6">
        <w:t>].</w:t>
      </w:r>
    </w:p>
    <w:p w14:paraId="01B8B41D" w14:textId="2FABAB8B" w:rsidR="00553EFA" w:rsidRDefault="00A76EA6" w:rsidP="00F4757D">
      <w:r w:rsidRPr="00A76EA6">
        <w:t>In this contribution, we propose to initiate corresponding work for the S-band to capture the existing ETSI in-band and out-of-band emission requirements and ensure alignment between RAN4 and ETSI deliverables.</w:t>
      </w:r>
    </w:p>
    <w:bookmarkEnd w:id="0"/>
    <w:p w14:paraId="581C0689" w14:textId="0E89083F" w:rsidR="00CD168A" w:rsidRDefault="00CD168A" w:rsidP="00813F9C">
      <w:pPr>
        <w:pStyle w:val="Heading1"/>
      </w:pPr>
      <w:r>
        <w:t>2 Discussion</w:t>
      </w:r>
      <w:r w:rsidR="00553EFA">
        <w:t xml:space="preserve">  </w:t>
      </w:r>
    </w:p>
    <w:p w14:paraId="0CFAB027" w14:textId="2D77F9C7" w:rsidR="00CD168A" w:rsidRDefault="00CD168A" w:rsidP="00CD168A">
      <w:r>
        <w:t xml:space="preserve">The introduction of NR access technology for NTN in Release 17 enabled operation over satellite frequency allocations such as the S-band, </w:t>
      </w:r>
      <w:r w:rsidR="008D190A" w:rsidRPr="008D190A">
        <w:t xml:space="preserve">which </w:t>
      </w:r>
      <w:r w:rsidR="00AA708D">
        <w:t xml:space="preserve">corresponds to </w:t>
      </w:r>
      <w:r w:rsidR="008D190A" w:rsidRPr="008D190A">
        <w:t>the Mobile-Satellite Service (MSS) S-band allocation used in the ETSI region and many CEPT countries.</w:t>
      </w:r>
      <w:r w:rsidR="00F71563">
        <w:t xml:space="preserve"> </w:t>
      </w:r>
      <w:r>
        <w:t>For a band to be fully deployable in practice, the 3GPP core specifications must include a complete set of emission requirements that are consistent with the regulatory framework of the regions where the band is authorised.</w:t>
      </w:r>
    </w:p>
    <w:p w14:paraId="208254F1" w14:textId="1BA2D72E" w:rsidR="00815022" w:rsidRDefault="00CD168A" w:rsidP="00CD168A">
      <w:r>
        <w:t xml:space="preserve">In the case of the S-band, such technical limits are already defined in </w:t>
      </w:r>
      <w:r w:rsidR="00F71563">
        <w:t xml:space="preserve">the Harmonised European standards </w:t>
      </w:r>
      <w:r>
        <w:t>ETSI EN 301 442 and in ETSI EN 302 574-3</w:t>
      </w:r>
      <w:r w:rsidR="00F71563">
        <w:t xml:space="preserve">. </w:t>
      </w:r>
      <w:r>
        <w:t>These standards describe both in-band emission masks and out-of-band emission limits</w:t>
      </w:r>
      <w:r w:rsidR="006B28BE">
        <w:t>.</w:t>
      </w:r>
      <w:r w:rsidR="00815022">
        <w:t xml:space="preserve"> </w:t>
      </w:r>
      <w:r>
        <w:t>At present, these ETSI-defined S-band emission requirements are not reflected in the 3GPP RAN4 specifications.</w:t>
      </w:r>
    </w:p>
    <w:p w14:paraId="4A21AA68" w14:textId="186BD858" w:rsidR="0008117B" w:rsidRDefault="00DD7552" w:rsidP="00CD168A">
      <w:r>
        <w:t xml:space="preserve">The in-band emission masks can be found in sub-clause 4.2.2 </w:t>
      </w:r>
      <w:r w:rsidR="00016FA7">
        <w:t>of</w:t>
      </w:r>
      <w:r>
        <w:t xml:space="preserve"> ETSI EN 301442 and sub-clause 4.2.3 </w:t>
      </w:r>
      <w:r w:rsidR="00016FA7">
        <w:t>of</w:t>
      </w:r>
      <w:r>
        <w:t xml:space="preserve"> ETSI EN 302574-3, as shown in Figure 2.1 and 2.2 respectively.</w:t>
      </w:r>
      <w:r w:rsidR="008013B4">
        <w:t xml:space="preserve"> </w:t>
      </w:r>
    </w:p>
    <w:p w14:paraId="68905003" w14:textId="77777777" w:rsidR="006000D4" w:rsidRDefault="006000D4" w:rsidP="00CD168A"/>
    <w:p w14:paraId="41AB0E95" w14:textId="474DA30D" w:rsidR="006000D4" w:rsidRDefault="00270541" w:rsidP="00CD168A"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6EC5282C" wp14:editId="5B11E884">
                <wp:simplePos x="0" y="0"/>
                <wp:positionH relativeFrom="margin">
                  <wp:posOffset>-635</wp:posOffset>
                </wp:positionH>
                <wp:positionV relativeFrom="paragraph">
                  <wp:posOffset>292999</wp:posOffset>
                </wp:positionV>
                <wp:extent cx="6124575" cy="710565"/>
                <wp:effectExtent l="0" t="0" r="9525" b="0"/>
                <wp:wrapSquare wrapText="bothSides"/>
                <wp:docPr id="158993178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4575" cy="710565"/>
                          <a:chOff x="0" y="0"/>
                          <a:chExt cx="6124831" cy="710565"/>
                        </a:xfrm>
                      </wpg:grpSpPr>
                      <pic:pic xmlns:pic="http://schemas.openxmlformats.org/drawingml/2006/picture">
                        <pic:nvPicPr>
                          <pic:cNvPr id="1597813021" name="Picture 1" descr="A white paper with black text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42504"/>
                            <a:ext cx="3013710" cy="5594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1680100" name="Picture 1" descr="A close-up of a calculator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24151" y="0"/>
                            <a:ext cx="2900680" cy="7105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5B0973" id="Group 1" o:spid="_x0000_s1026" style="position:absolute;margin-left:-.05pt;margin-top:23.05pt;width:482.25pt;height:55.95pt;z-index:251657216;mso-position-horizontal-relative:margin" coordsize="61248,71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A white paper with black text&#10;&#10;AI-generated content may be incorrect." style="position:absolute;top:1425;width:30137;height:5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">
                  <v:imagedata r:id="rId11" o:title="A white paper with black text&#10;&#10;AI-generated content may be incorrect"/>
                </v:shape>
                <v:shape id="Picture 1" o:spid="_x0000_s1028" type="#_x0000_t75" alt="A close-up of a calculator&#10;&#10;AI-generated content may be incorrect." style="position:absolute;left:32241;width:29007;height:7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">
                  <v:imagedata r:id="rId12" o:title="A close-up of a calculator&#10;&#10;AI-generated content may be incorrect"/>
                </v:shape>
                <w10:wrap type="square" anchorx="margin"/>
              </v:group>
            </w:pict>
          </mc:Fallback>
        </mc:AlternateContent>
      </w:r>
    </w:p>
    <w:p w14:paraId="60453978" w14:textId="7C577897" w:rsidR="00BC38F6" w:rsidRPr="00AE77EC" w:rsidRDefault="001A2817" w:rsidP="002A4509">
      <w:pPr>
        <w:pStyle w:val="TF"/>
        <w:rPr>
          <w:sz w:val="16"/>
          <w:szCs w:val="16"/>
        </w:rPr>
      </w:pPr>
      <w:r>
        <w:rPr>
          <w:sz w:val="16"/>
          <w:szCs w:val="16"/>
        </w:rPr>
        <w:br/>
      </w:r>
      <w:r w:rsidR="002A4509" w:rsidRPr="00AE77EC">
        <w:rPr>
          <w:sz w:val="16"/>
          <w:szCs w:val="16"/>
        </w:rPr>
        <w:t xml:space="preserve">Figure 2.1: </w:t>
      </w:r>
      <w:r w:rsidR="00CB4D8C">
        <w:rPr>
          <w:sz w:val="16"/>
          <w:szCs w:val="16"/>
        </w:rPr>
        <w:t>I</w:t>
      </w:r>
      <w:r w:rsidR="002A4509" w:rsidRPr="00AE77EC">
        <w:rPr>
          <w:sz w:val="16"/>
          <w:szCs w:val="16"/>
        </w:rPr>
        <w:t>n-band emission masks</w:t>
      </w:r>
      <w:r w:rsidR="00CB4D8C">
        <w:rPr>
          <w:sz w:val="16"/>
          <w:szCs w:val="16"/>
        </w:rPr>
        <w:t xml:space="preserve"> defined in </w:t>
      </w:r>
      <w:r w:rsidR="00CB4D8C" w:rsidRPr="00AE77EC">
        <w:rPr>
          <w:sz w:val="16"/>
          <w:szCs w:val="16"/>
        </w:rPr>
        <w:t>ETSI EN 301442</w:t>
      </w:r>
      <w:r w:rsidR="002A4509" w:rsidRPr="00AE77EC">
        <w:rPr>
          <w:sz w:val="16"/>
          <w:szCs w:val="16"/>
        </w:rPr>
        <w:t xml:space="preserve"> for a device operating in </w:t>
      </w:r>
      <w:r w:rsidR="00891CFE" w:rsidRPr="00AE77EC">
        <w:rPr>
          <w:sz w:val="16"/>
          <w:szCs w:val="16"/>
        </w:rPr>
        <w:t xml:space="preserve">1980.1-2009.9 </w:t>
      </w:r>
      <w:r w:rsidR="002A4509" w:rsidRPr="00AE77EC">
        <w:rPr>
          <w:sz w:val="16"/>
          <w:szCs w:val="16"/>
        </w:rPr>
        <w:t>MHz</w:t>
      </w:r>
      <w:r w:rsidR="00891CFE" w:rsidRPr="00AE77EC">
        <w:rPr>
          <w:sz w:val="16"/>
          <w:szCs w:val="16"/>
        </w:rPr>
        <w:t>, 1978.1-1980.1</w:t>
      </w:r>
      <w:r w:rsidR="002A4509" w:rsidRPr="00AE77EC">
        <w:rPr>
          <w:sz w:val="16"/>
          <w:szCs w:val="16"/>
        </w:rPr>
        <w:t xml:space="preserve"> </w:t>
      </w:r>
      <w:r w:rsidR="00891CFE" w:rsidRPr="00AE77EC">
        <w:rPr>
          <w:sz w:val="16"/>
          <w:szCs w:val="16"/>
        </w:rPr>
        <w:t xml:space="preserve">MHz </w:t>
      </w:r>
      <w:r w:rsidR="002A4509" w:rsidRPr="00AE77EC">
        <w:rPr>
          <w:sz w:val="16"/>
          <w:szCs w:val="16"/>
        </w:rPr>
        <w:t xml:space="preserve">and </w:t>
      </w:r>
      <w:r w:rsidR="00891CFE" w:rsidRPr="00AE77EC">
        <w:rPr>
          <w:sz w:val="16"/>
          <w:szCs w:val="16"/>
        </w:rPr>
        <w:t>2009.9-2011.9 MHz</w:t>
      </w:r>
    </w:p>
    <w:p w14:paraId="5E52792E" w14:textId="6622ADEA" w:rsidR="00875762" w:rsidRDefault="00270541" w:rsidP="002A4509">
      <w:pPr>
        <w:pStyle w:val="TF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B76CB6A" wp14:editId="7F520F95">
                <wp:simplePos x="0" y="0"/>
                <wp:positionH relativeFrom="column">
                  <wp:posOffset>176530</wp:posOffset>
                </wp:positionH>
                <wp:positionV relativeFrom="paragraph">
                  <wp:posOffset>264160</wp:posOffset>
                </wp:positionV>
                <wp:extent cx="5820410" cy="3069590"/>
                <wp:effectExtent l="0" t="0" r="8890" b="0"/>
                <wp:wrapSquare wrapText="bothSides"/>
                <wp:docPr id="772298573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0410" cy="3069590"/>
                          <a:chOff x="0" y="0"/>
                          <a:chExt cx="5826892" cy="2789778"/>
                        </a:xfrm>
                      </wpg:grpSpPr>
                      <pic:pic xmlns:pic="http://schemas.openxmlformats.org/drawingml/2006/picture">
                        <pic:nvPicPr>
                          <pic:cNvPr id="2141368255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77538"/>
                            <a:ext cx="2660015" cy="141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326443747" name="Group 4"/>
                        <wpg:cNvGrpSpPr/>
                        <wpg:grpSpPr>
                          <a:xfrm>
                            <a:off x="2814452" y="0"/>
                            <a:ext cx="3012440" cy="2785745"/>
                            <a:chOff x="0" y="0"/>
                            <a:chExt cx="3012440" cy="2785998"/>
                          </a:xfrm>
                        </wpg:grpSpPr>
                        <pic:pic xmlns:pic="http://schemas.openxmlformats.org/drawingml/2006/picture">
                          <pic:nvPicPr>
                            <pic:cNvPr id="966454465" name="Picture 1" descr="A table of measurement measurements&#10;&#10;AI-generated content may be incorrect.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6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012440" cy="24701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61781400" name="Pictur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2479928"/>
                              <a:ext cx="3011805" cy="30607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1835F9" id="Group 2" o:spid="_x0000_s1026" style="position:absolute;margin-left:13.9pt;margin-top:20.8pt;width:458.3pt;height:241.7pt;z-index:251665408;mso-width-relative:margin;mso-height-relative:margin" coordsize="58268,278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">
                <v:shape id="Picture 1" o:spid="_x0000_s1027" type="#_x0000_t75" style="position:absolute;top:13775;width:26600;height:141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">
                  <v:imagedata r:id="rId16" o:title="" cropbottom="993f"/>
                </v:shape>
                <v:group id="Group 4" o:spid="_x0000_s1028" style="position:absolute;left:28144;width:30124;height:27857" coordsize="30124,27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">
                  <v:shape id="Picture 1" o:spid="_x0000_s1029" type="#_x0000_t75" alt="A table of measurement measurements&#10;&#10;AI-generated content may be incorrect." style="position:absolute;width:30124;height:24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">
                    <v:imagedata r:id="rId17" o:title="A table of measurement measurements&#10;&#10;AI-generated content may be incorrect" cropleft="305f"/>
                  </v:shape>
                  <v:shape id="Picture 1" o:spid="_x0000_s1030" type="#_x0000_t75" style="position:absolute;top:24799;width:30118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">
                    <v:imagedata r:id="rId18" o:title=""/>
                  </v:shape>
                </v:group>
                <w10:wrap type="square"/>
              </v:group>
            </w:pict>
          </mc:Fallback>
        </mc:AlternateContent>
      </w:r>
      <w:r w:rsidR="006A5540" w:rsidRPr="00E7069E">
        <w:rPr>
          <w:noProof/>
        </w:rPr>
        <w:drawing>
          <wp:anchor distT="0" distB="0" distL="114300" distR="114300" simplePos="0" relativeHeight="251662336" behindDoc="0" locked="0" layoutInCell="1" allowOverlap="1" wp14:anchorId="4C0DB460" wp14:editId="5B5D1042">
            <wp:simplePos x="0" y="0"/>
            <wp:positionH relativeFrom="column">
              <wp:posOffset>173355</wp:posOffset>
            </wp:positionH>
            <wp:positionV relativeFrom="paragraph">
              <wp:posOffset>90170</wp:posOffset>
            </wp:positionV>
            <wp:extent cx="2668270" cy="1594485"/>
            <wp:effectExtent l="0" t="0" r="0" b="5715"/>
            <wp:wrapSquare wrapText="bothSides"/>
            <wp:docPr id="607871996" name="Picture 1" descr="A table of measurem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871996" name="Picture 1" descr="A table of measurements&#10;&#10;AI-generated content may be incorrect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8270" cy="1594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124FB" w14:textId="05E2D9AD" w:rsidR="00875762" w:rsidRPr="00BC38F6" w:rsidRDefault="001A2817" w:rsidP="00270541">
      <w:pPr>
        <w:pStyle w:val="TF"/>
        <w:rPr>
          <w:sz w:val="16"/>
          <w:szCs w:val="16"/>
        </w:rPr>
      </w:pPr>
      <w:r>
        <w:rPr>
          <w:sz w:val="16"/>
          <w:szCs w:val="16"/>
        </w:rPr>
        <w:br/>
      </w:r>
      <w:r w:rsidR="00875762" w:rsidRPr="00BC38F6">
        <w:rPr>
          <w:sz w:val="16"/>
          <w:szCs w:val="16"/>
        </w:rPr>
        <w:t>Figure 2.</w:t>
      </w:r>
      <w:r w:rsidR="00955993" w:rsidRPr="00BC38F6">
        <w:rPr>
          <w:sz w:val="16"/>
          <w:szCs w:val="16"/>
        </w:rPr>
        <w:t>2</w:t>
      </w:r>
      <w:r w:rsidR="00875762" w:rsidRPr="00BC38F6">
        <w:rPr>
          <w:sz w:val="16"/>
          <w:szCs w:val="16"/>
        </w:rPr>
        <w:t xml:space="preserve">: </w:t>
      </w:r>
      <w:r w:rsidR="0043443D">
        <w:rPr>
          <w:sz w:val="16"/>
          <w:szCs w:val="16"/>
        </w:rPr>
        <w:t>I</w:t>
      </w:r>
      <w:r w:rsidR="00875762" w:rsidRPr="00BC38F6">
        <w:rPr>
          <w:sz w:val="16"/>
          <w:szCs w:val="16"/>
        </w:rPr>
        <w:t>n-band emission masks</w:t>
      </w:r>
      <w:r w:rsidR="0043443D">
        <w:rPr>
          <w:sz w:val="16"/>
          <w:szCs w:val="16"/>
        </w:rPr>
        <w:t xml:space="preserve"> defined in</w:t>
      </w:r>
      <w:r w:rsidR="0043443D" w:rsidRPr="0043443D">
        <w:rPr>
          <w:sz w:val="16"/>
          <w:szCs w:val="16"/>
        </w:rPr>
        <w:t xml:space="preserve"> </w:t>
      </w:r>
      <w:r w:rsidR="0043443D" w:rsidRPr="00BC38F6">
        <w:rPr>
          <w:sz w:val="16"/>
          <w:szCs w:val="16"/>
        </w:rPr>
        <w:t xml:space="preserve">ETSI EN 302574-3 </w:t>
      </w:r>
      <w:r w:rsidR="005F0785" w:rsidRPr="00BC38F6">
        <w:rPr>
          <w:sz w:val="16"/>
          <w:szCs w:val="16"/>
        </w:rPr>
        <w:t>for S-band.</w:t>
      </w:r>
    </w:p>
    <w:p w14:paraId="6821D73E" w14:textId="77777777" w:rsidR="004F71D7" w:rsidRDefault="004F71D7" w:rsidP="0001499B"/>
    <w:p w14:paraId="43837A18" w14:textId="2DCAB30D" w:rsidR="00875D3F" w:rsidRDefault="00D61FEE" w:rsidP="0001499B">
      <w:r>
        <w:t xml:space="preserve">The out-of-band requirements can be found in sub-clause 4.2.1.2 </w:t>
      </w:r>
      <w:r w:rsidR="00021DC0">
        <w:t>of</w:t>
      </w:r>
      <w:r>
        <w:t xml:space="preserve"> ETSI EN 301442</w:t>
      </w:r>
      <w:r w:rsidR="007207BC">
        <w:t>,</w:t>
      </w:r>
      <w:r>
        <w:t xml:space="preserve"> sub-clause 4.2.2.2 </w:t>
      </w:r>
      <w:r w:rsidR="00021DC0">
        <w:t>of</w:t>
      </w:r>
      <w:r>
        <w:t xml:space="preserve"> ETSI EN 302574-3</w:t>
      </w:r>
      <w:r w:rsidR="007207BC">
        <w:t xml:space="preserve"> and sub-clause </w:t>
      </w:r>
      <w:r w:rsidR="007207BC" w:rsidRPr="007207BC">
        <w:t>8.2.3.1.2</w:t>
      </w:r>
      <w:r w:rsidR="007207BC">
        <w:t xml:space="preserve"> of 302574-2</w:t>
      </w:r>
      <w:r>
        <w:t xml:space="preserve"> as shown in Figure</w:t>
      </w:r>
      <w:r w:rsidR="00EF250D">
        <w:t>s</w:t>
      </w:r>
      <w:r>
        <w:t xml:space="preserve"> 2.3</w:t>
      </w:r>
      <w:r w:rsidR="007207BC">
        <w:t>,</w:t>
      </w:r>
      <w:r>
        <w:t xml:space="preserve"> 2.4 </w:t>
      </w:r>
      <w:r w:rsidR="007207BC">
        <w:t xml:space="preserve">and 2.5 </w:t>
      </w:r>
      <w:r>
        <w:t>respectively.</w:t>
      </w:r>
    </w:p>
    <w:p w14:paraId="6334FFAC" w14:textId="77777777" w:rsidR="004F71D7" w:rsidRDefault="004F71D7" w:rsidP="0001499B"/>
    <w:p w14:paraId="115C5884" w14:textId="2B439EC8" w:rsidR="0008117B" w:rsidRPr="0001499B" w:rsidRDefault="00663041" w:rsidP="00577FC9">
      <w:pPr>
        <w:jc w:val="center"/>
        <w:rPr>
          <w:sz w:val="16"/>
          <w:szCs w:val="16"/>
        </w:rPr>
      </w:pPr>
      <w:r w:rsidRPr="0001499B">
        <w:rPr>
          <w:noProof/>
          <w:sz w:val="16"/>
          <w:szCs w:val="16"/>
        </w:rPr>
        <w:drawing>
          <wp:inline distT="0" distB="0" distL="0" distR="0" wp14:anchorId="5C2F228A" wp14:editId="57ECABCF">
            <wp:extent cx="3712633" cy="2008619"/>
            <wp:effectExtent l="0" t="0" r="2540" b="0"/>
            <wp:docPr id="1481838360" name="Picture 1" descr="A table with a number of measure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838360" name="Picture 1" descr="A table with a number of measurement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40308" cy="202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6F464" w14:textId="48363EF0" w:rsidR="007F0A55" w:rsidRPr="0001499B" w:rsidRDefault="007F0A55" w:rsidP="007F0A55">
      <w:pPr>
        <w:pStyle w:val="TF"/>
        <w:rPr>
          <w:sz w:val="16"/>
          <w:szCs w:val="16"/>
        </w:rPr>
      </w:pPr>
      <w:r w:rsidRPr="0001499B">
        <w:rPr>
          <w:sz w:val="16"/>
          <w:szCs w:val="16"/>
        </w:rPr>
        <w:t>Figure 2.</w:t>
      </w:r>
      <w:r w:rsidR="00955993" w:rsidRPr="0001499B">
        <w:rPr>
          <w:sz w:val="16"/>
          <w:szCs w:val="16"/>
        </w:rPr>
        <w:t>3</w:t>
      </w:r>
      <w:r w:rsidRPr="0001499B">
        <w:rPr>
          <w:sz w:val="16"/>
          <w:szCs w:val="16"/>
        </w:rPr>
        <w:t xml:space="preserve">: </w:t>
      </w:r>
      <w:r w:rsidR="00D9401E">
        <w:rPr>
          <w:sz w:val="16"/>
          <w:szCs w:val="16"/>
        </w:rPr>
        <w:t>O</w:t>
      </w:r>
      <w:r w:rsidRPr="0001499B">
        <w:rPr>
          <w:sz w:val="16"/>
          <w:szCs w:val="16"/>
        </w:rPr>
        <w:t>ut-of-band emission requirements</w:t>
      </w:r>
      <w:r w:rsidR="00D9401E">
        <w:rPr>
          <w:sz w:val="16"/>
          <w:szCs w:val="16"/>
        </w:rPr>
        <w:t xml:space="preserve"> defined in </w:t>
      </w:r>
      <w:r w:rsidR="00D9401E" w:rsidRPr="0001499B">
        <w:rPr>
          <w:sz w:val="16"/>
          <w:szCs w:val="16"/>
        </w:rPr>
        <w:t xml:space="preserve">ETSI EN 301442 </w:t>
      </w:r>
      <w:r w:rsidRPr="0001499B">
        <w:rPr>
          <w:sz w:val="16"/>
          <w:szCs w:val="16"/>
        </w:rPr>
        <w:t xml:space="preserve">for a device operating in 1980.1- 2009.9 MHz </w:t>
      </w:r>
    </w:p>
    <w:p w14:paraId="5E34CB19" w14:textId="639BD7AC" w:rsidR="007F0A55" w:rsidRDefault="007F0A55" w:rsidP="00577FC9">
      <w:pPr>
        <w:jc w:val="center"/>
      </w:pPr>
      <w:r w:rsidRPr="00097C56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14A796C" wp14:editId="5F22F061">
            <wp:simplePos x="0" y="0"/>
            <wp:positionH relativeFrom="margin">
              <wp:posOffset>105198</wp:posOffset>
            </wp:positionH>
            <wp:positionV relativeFrom="paragraph">
              <wp:posOffset>139276</wp:posOffset>
            </wp:positionV>
            <wp:extent cx="2892425" cy="2675255"/>
            <wp:effectExtent l="0" t="0" r="3175" b="0"/>
            <wp:wrapSquare wrapText="bothSides"/>
            <wp:docPr id="2595402" name="Picture 1" descr="A table with measurements and measurem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5402" name="Picture 1" descr="A table with measurements and measurements&#10;&#10;AI-generated content may be incorrect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2425" cy="2675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59E547" w14:textId="5B6562F1" w:rsidR="00663041" w:rsidRDefault="00663041" w:rsidP="00CD168A"/>
    <w:p w14:paraId="64BAEB25" w14:textId="77777777" w:rsidR="00663041" w:rsidRDefault="00663041" w:rsidP="00CD168A"/>
    <w:p w14:paraId="43F6DD58" w14:textId="625C6C3E" w:rsidR="00097C56" w:rsidRDefault="00097C56" w:rsidP="00CD168A"/>
    <w:p w14:paraId="5027B590" w14:textId="3D2C7545" w:rsidR="00097C56" w:rsidRDefault="007F0A55" w:rsidP="00097C56">
      <w:r w:rsidRPr="00097C56">
        <w:rPr>
          <w:noProof/>
        </w:rPr>
        <w:drawing>
          <wp:inline distT="0" distB="0" distL="0" distR="0" wp14:anchorId="6D9BB773" wp14:editId="09D99963">
            <wp:extent cx="2955938" cy="1726776"/>
            <wp:effectExtent l="0" t="0" r="0" b="6985"/>
            <wp:docPr id="669917158" name="Picture 1" descr="A table of measurement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917158" name="Picture 1" descr="A table of measurement data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82637" cy="1742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444B6" w14:textId="37BD3163" w:rsidR="00085D0F" w:rsidRPr="009C0E4E" w:rsidRDefault="00085D0F" w:rsidP="00085D0F">
      <w:pPr>
        <w:pStyle w:val="TF"/>
        <w:rPr>
          <w:sz w:val="16"/>
          <w:szCs w:val="16"/>
        </w:rPr>
      </w:pPr>
      <w:r w:rsidRPr="009C0E4E">
        <w:rPr>
          <w:sz w:val="16"/>
          <w:szCs w:val="16"/>
        </w:rPr>
        <w:t>Figure 2.</w:t>
      </w:r>
      <w:r w:rsidR="00955993" w:rsidRPr="009C0E4E">
        <w:rPr>
          <w:sz w:val="16"/>
          <w:szCs w:val="16"/>
        </w:rPr>
        <w:t>4</w:t>
      </w:r>
      <w:r w:rsidRPr="009C0E4E">
        <w:rPr>
          <w:sz w:val="16"/>
          <w:szCs w:val="16"/>
        </w:rPr>
        <w:t xml:space="preserve">: </w:t>
      </w:r>
      <w:r w:rsidR="00E00EA7">
        <w:rPr>
          <w:sz w:val="16"/>
          <w:szCs w:val="16"/>
        </w:rPr>
        <w:t>O</w:t>
      </w:r>
      <w:r w:rsidRPr="009C0E4E">
        <w:rPr>
          <w:sz w:val="16"/>
          <w:szCs w:val="16"/>
        </w:rPr>
        <w:t>ut-of-band emission requirements</w:t>
      </w:r>
      <w:r w:rsidR="00E00EA7">
        <w:rPr>
          <w:sz w:val="16"/>
          <w:szCs w:val="16"/>
        </w:rPr>
        <w:t xml:space="preserve"> defined in </w:t>
      </w:r>
      <w:r w:rsidR="00E00EA7" w:rsidRPr="009C0E4E">
        <w:rPr>
          <w:sz w:val="16"/>
          <w:szCs w:val="16"/>
        </w:rPr>
        <w:t xml:space="preserve">ETSI EN 302574-3 </w:t>
      </w:r>
      <w:r w:rsidRPr="009C0E4E">
        <w:rPr>
          <w:sz w:val="16"/>
          <w:szCs w:val="16"/>
        </w:rPr>
        <w:t xml:space="preserve">for a device operating in 1980-2010MHz </w:t>
      </w:r>
      <w:r w:rsidR="00097C56" w:rsidRPr="009C0E4E">
        <w:rPr>
          <w:sz w:val="16"/>
          <w:szCs w:val="16"/>
        </w:rPr>
        <w:t xml:space="preserve">(left: </w:t>
      </w:r>
      <w:r w:rsidRPr="009C0E4E">
        <w:rPr>
          <w:sz w:val="16"/>
          <w:szCs w:val="16"/>
        </w:rPr>
        <w:t>for frequencies which are 2,5 MHz or greater</w:t>
      </w:r>
      <w:r w:rsidR="00097C56" w:rsidRPr="009C0E4E">
        <w:rPr>
          <w:sz w:val="16"/>
          <w:szCs w:val="16"/>
        </w:rPr>
        <w:t xml:space="preserve"> away from the UE centre carrier frequency</w:t>
      </w:r>
      <w:r w:rsidR="00325912">
        <w:rPr>
          <w:sz w:val="16"/>
          <w:szCs w:val="16"/>
        </w:rPr>
        <w:t>;</w:t>
      </w:r>
      <w:r w:rsidR="00097C56" w:rsidRPr="009C0E4E">
        <w:rPr>
          <w:sz w:val="16"/>
          <w:szCs w:val="16"/>
        </w:rPr>
        <w:t xml:space="preserve"> </w:t>
      </w:r>
      <w:r w:rsidR="00325912">
        <w:rPr>
          <w:sz w:val="16"/>
          <w:szCs w:val="16"/>
        </w:rPr>
        <w:t>r</w:t>
      </w:r>
      <w:r w:rsidR="00097C56" w:rsidRPr="009C0E4E">
        <w:rPr>
          <w:sz w:val="16"/>
          <w:szCs w:val="16"/>
        </w:rPr>
        <w:t xml:space="preserve">ight: for frequencies which are less than 2,5 MHz away from the UE centre carrier frequency). </w:t>
      </w:r>
    </w:p>
    <w:p w14:paraId="3E7C89CA" w14:textId="701C7EE6" w:rsidR="00C833AE" w:rsidRDefault="00763252" w:rsidP="0032072E">
      <w:r w:rsidRPr="008C5DDF">
        <w:rPr>
          <w:noProof/>
        </w:rPr>
        <w:drawing>
          <wp:anchor distT="0" distB="0" distL="114300" distR="114300" simplePos="0" relativeHeight="251666432" behindDoc="0" locked="0" layoutInCell="1" allowOverlap="1" wp14:anchorId="062308A0" wp14:editId="2EB5CC96">
            <wp:simplePos x="0" y="0"/>
            <wp:positionH relativeFrom="margin">
              <wp:align>center</wp:align>
            </wp:positionH>
            <wp:positionV relativeFrom="paragraph">
              <wp:posOffset>188595</wp:posOffset>
            </wp:positionV>
            <wp:extent cx="4495165" cy="2066925"/>
            <wp:effectExtent l="0" t="0" r="635" b="9525"/>
            <wp:wrapTopAndBottom/>
            <wp:docPr id="190703770" name="Picture 1" descr="A table with numbers and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03770" name="Picture 1" descr="A table with numbers and text&#10;&#10;AI-generated content may be incorrect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16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F54FB5" w14:textId="4FB54815" w:rsidR="00741272" w:rsidRPr="009C0E4E" w:rsidRDefault="00741272" w:rsidP="00741272">
      <w:pPr>
        <w:pStyle w:val="TF"/>
        <w:rPr>
          <w:sz w:val="16"/>
          <w:szCs w:val="16"/>
        </w:rPr>
      </w:pPr>
      <w:r w:rsidRPr="009C0E4E">
        <w:rPr>
          <w:sz w:val="16"/>
          <w:szCs w:val="16"/>
        </w:rPr>
        <w:t>Figure 2.</w:t>
      </w:r>
      <w:r>
        <w:rPr>
          <w:sz w:val="16"/>
          <w:szCs w:val="16"/>
        </w:rPr>
        <w:t>5</w:t>
      </w:r>
      <w:r w:rsidRPr="009C0E4E">
        <w:rPr>
          <w:sz w:val="16"/>
          <w:szCs w:val="16"/>
        </w:rPr>
        <w:t xml:space="preserve">: </w:t>
      </w:r>
      <w:r>
        <w:rPr>
          <w:sz w:val="16"/>
          <w:szCs w:val="16"/>
        </w:rPr>
        <w:t>O</w:t>
      </w:r>
      <w:r w:rsidRPr="009C0E4E">
        <w:rPr>
          <w:sz w:val="16"/>
          <w:szCs w:val="16"/>
        </w:rPr>
        <w:t>ut-of-band emission requirements</w:t>
      </w:r>
      <w:r>
        <w:rPr>
          <w:sz w:val="16"/>
          <w:szCs w:val="16"/>
        </w:rPr>
        <w:t xml:space="preserve"> defined in </w:t>
      </w:r>
      <w:r w:rsidRPr="009C0E4E">
        <w:rPr>
          <w:sz w:val="16"/>
          <w:szCs w:val="16"/>
        </w:rPr>
        <w:t>ETSI EN 302574-</w:t>
      </w:r>
      <w:r>
        <w:rPr>
          <w:sz w:val="16"/>
          <w:szCs w:val="16"/>
        </w:rPr>
        <w:t>2</w:t>
      </w:r>
      <w:r w:rsidRPr="009C0E4E">
        <w:rPr>
          <w:sz w:val="16"/>
          <w:szCs w:val="16"/>
        </w:rPr>
        <w:t xml:space="preserve"> for a device operating in</w:t>
      </w:r>
      <w:r w:rsidR="00BD194B">
        <w:rPr>
          <w:sz w:val="16"/>
          <w:szCs w:val="16"/>
        </w:rPr>
        <w:t xml:space="preserve"> </w:t>
      </w:r>
      <w:r w:rsidR="00BD194B">
        <w:rPr>
          <w:rFonts w:cs="Arial"/>
          <w:sz w:val="16"/>
          <w:szCs w:val="16"/>
        </w:rPr>
        <w:t>≤</w:t>
      </w:r>
      <w:r w:rsidR="00BD194B">
        <w:rPr>
          <w:sz w:val="16"/>
          <w:szCs w:val="16"/>
        </w:rPr>
        <w:t xml:space="preserve"> 3GHz</w:t>
      </w:r>
      <w:r>
        <w:rPr>
          <w:sz w:val="16"/>
          <w:szCs w:val="16"/>
        </w:rPr>
        <w:t>.</w:t>
      </w:r>
    </w:p>
    <w:p w14:paraId="0702D5E1" w14:textId="77777777" w:rsidR="00C833AE" w:rsidRDefault="00C833AE" w:rsidP="0032072E"/>
    <w:p w14:paraId="51AD01F1" w14:textId="2937841D" w:rsidR="0032072E" w:rsidRPr="00463B09" w:rsidRDefault="0032072E" w:rsidP="0032072E">
      <w:r>
        <w:t>To provide context</w:t>
      </w:r>
      <w:r w:rsidR="00EB186E">
        <w:t>,</w:t>
      </w:r>
      <w:r>
        <w:t xml:space="preserve"> there are </w:t>
      </w:r>
      <w:r w:rsidR="00D730ED">
        <w:t>five</w:t>
      </w:r>
      <w:r>
        <w:t xml:space="preserve"> sets for in-band requirements and </w:t>
      </w:r>
      <w:r w:rsidR="006B1210">
        <w:t>four</w:t>
      </w:r>
      <w:r>
        <w:t xml:space="preserve"> sets for out-of-band requirements.</w:t>
      </w:r>
      <w:r w:rsidR="00EB186E">
        <w:t xml:space="preserve"> These requirements are associated with the carrier (TDMA, CDMA</w:t>
      </w:r>
      <w:r w:rsidR="00B8414C">
        <w:t>, carrier-on/off</w:t>
      </w:r>
      <w:r w:rsidR="00E16192">
        <w:t xml:space="preserve"> state</w:t>
      </w:r>
      <w:r w:rsidR="00EB186E">
        <w:t>), and result in emission masks</w:t>
      </w:r>
      <w:r w:rsidR="00EB186E" w:rsidRPr="00EB186E">
        <w:t xml:space="preserve"> with slightly different shapes</w:t>
      </w:r>
      <w:r w:rsidRPr="00463B09">
        <w:t xml:space="preserve">. </w:t>
      </w:r>
      <w:r w:rsidR="00ED568A">
        <w:t>However, these masks differ from the general emission mask currently used in RAN4 for NTN S-band.</w:t>
      </w:r>
    </w:p>
    <w:p w14:paraId="7A96BBD5" w14:textId="5C850D19" w:rsidR="00663041" w:rsidRDefault="009C0E4E" w:rsidP="00CD168A">
      <w:r>
        <w:t>Inclusion of</w:t>
      </w:r>
      <w:r w:rsidR="001D42FC">
        <w:t xml:space="preserve"> emission requirements for S-band (in- and out-of-band)</w:t>
      </w:r>
      <w:r>
        <w:t xml:space="preserve"> would provide the necessary alignment between 3GPP and ETSI deliverables. Such alignment is essential for operators and </w:t>
      </w:r>
      <w:r w:rsidR="001D42FC">
        <w:t>UE vendors</w:t>
      </w:r>
      <w:r>
        <w:t xml:space="preserve"> to deploy NTN services using the S-band under harmonised technical conditions accepted by regional regulators.</w:t>
      </w:r>
      <w:r w:rsidR="00D72480">
        <w:t xml:space="preserve"> </w:t>
      </w:r>
    </w:p>
    <w:p w14:paraId="24138CCC" w14:textId="2FDBEAAE" w:rsidR="001D2A94" w:rsidRDefault="001D2A94" w:rsidP="001D2A94">
      <w:pPr>
        <w:pStyle w:val="TOC1"/>
      </w:pPr>
      <w:r>
        <w:rPr>
          <w:noProof/>
        </w:rPr>
        <w:t>Proposal 1:</w:t>
      </w:r>
      <w:r>
        <w:rPr>
          <w:noProof/>
        </w:rPr>
        <w:tab/>
        <w:t xml:space="preserve">Capture </w:t>
      </w:r>
      <w:r w:rsidRPr="00D72480">
        <w:t>the existing</w:t>
      </w:r>
      <w:r>
        <w:t xml:space="preserve"> ETSI's</w:t>
      </w:r>
      <w:r w:rsidRPr="00D72480">
        <w:t xml:space="preserve"> in-band and out-of-band emission requirements for the S-band</w:t>
      </w:r>
      <w:r>
        <w:t>.</w:t>
      </w:r>
    </w:p>
    <w:p w14:paraId="3AD4211D" w14:textId="256B238C" w:rsidR="001D2A94" w:rsidRDefault="001D2A94" w:rsidP="001D2A94">
      <w:pPr>
        <w:pStyle w:val="TOC1"/>
        <w:rPr>
          <w:b w:val="0"/>
          <w:bCs w:val="0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TOC \n \t "Proposal,1" </w:instrText>
      </w:r>
      <w:r>
        <w:rPr>
          <w:b w:val="0"/>
          <w:bCs w:val="0"/>
        </w:rPr>
        <w:fldChar w:fldCharType="separate"/>
      </w:r>
      <w:r>
        <w:rPr>
          <w:noProof/>
        </w:rPr>
        <w:t>Proposal 2: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eastAsia="ko-KR"/>
          <w14:ligatures w14:val="standardContextual"/>
        </w:rPr>
        <w:tab/>
      </w:r>
      <w:r>
        <w:rPr>
          <w:noProof/>
        </w:rPr>
        <w:t xml:space="preserve">Capture </w:t>
      </w:r>
      <w:r w:rsidRPr="00D72480">
        <w:t>the existing in-band and out-of-band emission requirements for the S-band as defined in ETSI EN 301442 and check if the requirements in ETSI EN 302574-2/3 should be included as well.</w:t>
      </w:r>
      <w:r>
        <w:rPr>
          <w:b w:val="0"/>
          <w:bCs w:val="0"/>
        </w:rPr>
        <w:fldChar w:fldCharType="end"/>
      </w:r>
    </w:p>
    <w:p w14:paraId="3B5A49DA" w14:textId="77777777" w:rsidR="00763252" w:rsidRDefault="00763252" w:rsidP="001D2A94">
      <w:pPr>
        <w:pStyle w:val="TOC1"/>
        <w:rPr>
          <w:b w:val="0"/>
          <w:bCs w:val="0"/>
        </w:rPr>
      </w:pPr>
    </w:p>
    <w:p w14:paraId="733522ED" w14:textId="77777777" w:rsidR="00763252" w:rsidRDefault="00763252" w:rsidP="001D2A94">
      <w:pPr>
        <w:pStyle w:val="TOC1"/>
      </w:pPr>
    </w:p>
    <w:p w14:paraId="45C252ED" w14:textId="77777777" w:rsidR="00553EFA" w:rsidRDefault="00553EFA" w:rsidP="00553EFA">
      <w:pPr>
        <w:pStyle w:val="Heading1"/>
        <w:keepNext w:val="0"/>
        <w:keepLines w:val="0"/>
      </w:pPr>
      <w:r>
        <w:lastRenderedPageBreak/>
        <w:t>3</w:t>
      </w:r>
      <w:r>
        <w:tab/>
        <w:t>Conclusions</w:t>
      </w:r>
    </w:p>
    <w:p w14:paraId="4AF42E15" w14:textId="7549DB67" w:rsidR="00553EFA" w:rsidRDefault="00553EFA" w:rsidP="00553EFA">
      <w:pPr>
        <w:jc w:val="both"/>
      </w:pPr>
      <w:r>
        <w:t xml:space="preserve">In this </w:t>
      </w:r>
      <w:r w:rsidR="00BD1478">
        <w:t>contribution,</w:t>
      </w:r>
      <w:r>
        <w:t xml:space="preserve"> we have presented our technical input on the existing ETSI regulations for a device </w:t>
      </w:r>
      <w:r w:rsidR="00BD1478">
        <w:t>in S-band</w:t>
      </w:r>
      <w:r>
        <w:t>.</w:t>
      </w:r>
    </w:p>
    <w:p w14:paraId="1498A942" w14:textId="75D7AC94" w:rsidR="00553EFA" w:rsidRDefault="00553EFA" w:rsidP="00553EFA">
      <w:pPr>
        <w:pStyle w:val="TOC1"/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TOC \n \t "Proposal,1" </w:instrText>
      </w:r>
      <w:r>
        <w:rPr>
          <w:b w:val="0"/>
          <w:bCs w:val="0"/>
        </w:rPr>
        <w:fldChar w:fldCharType="separate"/>
      </w:r>
      <w:r>
        <w:rPr>
          <w:noProof/>
        </w:rPr>
        <w:t>Proposal</w:t>
      </w:r>
      <w:r w:rsidR="007214C5">
        <w:rPr>
          <w:noProof/>
        </w:rPr>
        <w:t xml:space="preserve"> 1</w:t>
      </w:r>
      <w:r>
        <w:rPr>
          <w:noProof/>
        </w:rPr>
        <w:t>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eastAsia="ko-KR"/>
          <w14:ligatures w14:val="standardContextual"/>
        </w:rPr>
        <w:tab/>
      </w:r>
      <w:r>
        <w:rPr>
          <w:noProof/>
        </w:rPr>
        <w:t xml:space="preserve">Capture </w:t>
      </w:r>
      <w:bookmarkStart w:id="1" w:name="_Hlk212207797"/>
      <w:r w:rsidR="00D72480" w:rsidRPr="00D72480">
        <w:t>the existing</w:t>
      </w:r>
      <w:r w:rsidR="007214C5">
        <w:t xml:space="preserve"> ETSI's</w:t>
      </w:r>
      <w:r w:rsidR="00D72480" w:rsidRPr="00D72480">
        <w:t xml:space="preserve"> in-band and out-of-band emission requirements for the S-band</w:t>
      </w:r>
      <w:r w:rsidR="007214C5">
        <w:t>.</w:t>
      </w:r>
    </w:p>
    <w:p w14:paraId="3FA20359" w14:textId="198EA538" w:rsidR="00553EFA" w:rsidRPr="00F95CA0" w:rsidRDefault="007214C5" w:rsidP="001D2A94">
      <w:pPr>
        <w:pStyle w:val="TOC1"/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TOC \n \t "Proposal,1" </w:instrText>
      </w:r>
      <w:r>
        <w:rPr>
          <w:b w:val="0"/>
          <w:bCs w:val="0"/>
        </w:rPr>
        <w:fldChar w:fldCharType="separate"/>
      </w:r>
      <w:r>
        <w:rPr>
          <w:noProof/>
        </w:rPr>
        <w:t>Proposal 2: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eastAsia="ko-KR"/>
          <w14:ligatures w14:val="standardContextual"/>
        </w:rPr>
        <w:tab/>
      </w:r>
      <w:r>
        <w:rPr>
          <w:noProof/>
        </w:rPr>
        <w:t xml:space="preserve">Capture </w:t>
      </w:r>
      <w:r w:rsidRPr="00D72480">
        <w:t>the existing in-band and out-of-band emission requirements for the S-band as defined in ETSI EN 301442 and check if the requirements in ETSI EN 302574-2/3 should be included as well.</w:t>
      </w:r>
      <w:r>
        <w:rPr>
          <w:b w:val="0"/>
          <w:bCs w:val="0"/>
        </w:rPr>
        <w:fldChar w:fldCharType="end"/>
      </w:r>
      <w:bookmarkEnd w:id="1"/>
      <w:r w:rsidR="00553EFA">
        <w:rPr>
          <w:b w:val="0"/>
          <w:bCs w:val="0"/>
        </w:rPr>
        <w:fldChar w:fldCharType="end"/>
      </w:r>
      <w:r w:rsidR="00553EFA" w:rsidRPr="00477364">
        <w:rPr>
          <w:b w:val="0"/>
          <w:bCs w:val="0"/>
        </w:rPr>
        <w:fldChar w:fldCharType="begin"/>
      </w:r>
      <w:r w:rsidR="00553EFA" w:rsidRPr="00477364">
        <w:instrText xml:space="preserve"> TOC \n \t "Proposal,1" </w:instrText>
      </w:r>
      <w:r w:rsidR="00553EFA" w:rsidRPr="00477364">
        <w:rPr>
          <w:b w:val="0"/>
          <w:bCs w:val="0"/>
        </w:rPr>
        <w:fldChar w:fldCharType="separate"/>
      </w:r>
    </w:p>
    <w:p w14:paraId="456733EA" w14:textId="77777777" w:rsidR="00553EFA" w:rsidRPr="009A598E" w:rsidRDefault="00553EFA" w:rsidP="00553EFA">
      <w:pPr>
        <w:pStyle w:val="Heading1"/>
        <w:keepNext w:val="0"/>
        <w:keepLines w:val="0"/>
      </w:pPr>
      <w:r w:rsidRPr="00477364">
        <w:rPr>
          <w:b/>
          <w:bCs/>
        </w:rPr>
        <w:fldChar w:fldCharType="end"/>
      </w:r>
      <w:r>
        <w:t>4</w:t>
      </w:r>
      <w:r>
        <w:tab/>
        <w:t>References</w:t>
      </w:r>
    </w:p>
    <w:p w14:paraId="233F75E5" w14:textId="77777777" w:rsidR="00553EFA" w:rsidRPr="004D3578" w:rsidRDefault="00553EFA" w:rsidP="00553EFA">
      <w:pPr>
        <w:pStyle w:val="EX"/>
        <w:numPr>
          <w:ilvl w:val="0"/>
          <w:numId w:val="5"/>
        </w:numPr>
      </w:pPr>
      <w:bookmarkStart w:id="2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2"/>
    </w:p>
    <w:p w14:paraId="549A9C85" w14:textId="2B11D1AF" w:rsidR="00553EFA" w:rsidRDefault="00C3224C" w:rsidP="00553EFA">
      <w:pPr>
        <w:pStyle w:val="EX"/>
        <w:numPr>
          <w:ilvl w:val="0"/>
          <w:numId w:val="5"/>
        </w:numPr>
      </w:pPr>
      <w:bookmarkStart w:id="3" w:name="_Ref126142327"/>
      <w:r w:rsidRPr="00A76EA6">
        <w:t>R4-2502850</w:t>
      </w:r>
      <w:r w:rsidR="00553EFA">
        <w:t>, "</w:t>
      </w:r>
      <w:r w:rsidR="004C13F2" w:rsidRPr="004C13F2">
        <w:rPr>
          <w:rFonts w:ascii="Arial" w:hAnsi="Arial" w:cs="Arial"/>
          <w:sz w:val="22"/>
          <w:lang w:eastAsia="zh-CN"/>
        </w:rPr>
        <w:t xml:space="preserve"> </w:t>
      </w:r>
      <w:r w:rsidR="004C13F2" w:rsidRPr="004C13F2">
        <w:t>WF on NR and IoT NTN bands</w:t>
      </w:r>
      <w:r w:rsidR="00553EFA">
        <w:t xml:space="preserve">", </w:t>
      </w:r>
      <w:bookmarkEnd w:id="3"/>
      <w:r w:rsidR="00E82A4C" w:rsidRPr="00E82A4C">
        <w:rPr>
          <w:bCs/>
          <w:lang w:val="sv-SE"/>
        </w:rPr>
        <w:t>Aalyria</w:t>
      </w:r>
    </w:p>
    <w:p w14:paraId="02378F0E" w14:textId="4AEE977D" w:rsidR="00EF5D58" w:rsidRDefault="00EF5D58" w:rsidP="00553EFA">
      <w:pPr>
        <w:rPr>
          <w:bCs/>
          <w:lang w:val="en-US"/>
        </w:rPr>
      </w:pPr>
    </w:p>
    <w:sectPr w:rsidR="00EF5D58">
      <w:footerReference w:type="even" r:id="rId24"/>
      <w:footerReference w:type="default" r:id="rId25"/>
      <w:footerReference w:type="first" r:id="rId26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26155F" w14:textId="77777777" w:rsidR="00B22B61" w:rsidRDefault="00B22B61">
      <w:r>
        <w:separator/>
      </w:r>
    </w:p>
  </w:endnote>
  <w:endnote w:type="continuationSeparator" w:id="0">
    <w:p w14:paraId="7B48BF13" w14:textId="77777777" w:rsidR="00B22B61" w:rsidRDefault="00B22B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70DD4" w14:textId="7295E356" w:rsidR="00DD3756" w:rsidRDefault="001E24F5">
    <w:pPr>
      <w:pStyle w:val="Footer"/>
    </w:pPr>
    <w:r>
      <mc:AlternateContent>
        <mc:Choice Requires="wps">
          <w:drawing>
            <wp:anchor distT="0" distB="0" distL="0" distR="0" simplePos="0" relativeHeight="251658241" behindDoc="0" locked="0" layoutInCell="1" allowOverlap="1" wp14:anchorId="7B3F4829" wp14:editId="4927CCC4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584835" cy="299085"/>
              <wp:effectExtent l="0" t="0" r="5715" b="0"/>
              <wp:wrapNone/>
              <wp:docPr id="383851998" name="Text Box 2" descr="C1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84835" cy="299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4CAD01" w14:textId="6A95E81C" w:rsidR="001E24F5" w:rsidRPr="001E24F5" w:rsidRDefault="001E24F5" w:rsidP="001E24F5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1E24F5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14"/>
                              <w:szCs w:val="14"/>
                            </w:rPr>
                            <w:t>C1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3F482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1 Public" style="position:absolute;left:0;text-align:left;margin-left:0;margin-top:0;width:46.05pt;height:23.55pt;z-index:251658241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" filled="f" stroked="f">
              <v:textbox style="mso-fit-shape-to-text:t" inset="20pt,0,0,15pt">
                <w:txbxContent>
                  <w:p w14:paraId="7A4CAD01" w14:textId="6A95E81C" w:rsidR="001E24F5" w:rsidRPr="001E24F5" w:rsidRDefault="001E24F5" w:rsidP="001E24F5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14"/>
                        <w:szCs w:val="14"/>
                      </w:rPr>
                    </w:pPr>
                    <w:r w:rsidRPr="001E24F5">
                      <w:rPr>
                        <w:rFonts w:ascii="Calibri" w:eastAsia="Calibri" w:hAnsi="Calibri" w:cs="Calibri"/>
                        <w:noProof/>
                        <w:color w:val="000000"/>
                        <w:sz w:val="14"/>
                        <w:szCs w:val="14"/>
                      </w:rPr>
                      <w:t>C1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82E7B" w14:textId="4197111C" w:rsidR="00DD3756" w:rsidRDefault="001E24F5">
    <w:pPr>
      <w:pStyle w:val="Footer"/>
    </w:pPr>
    <w:r>
      <mc:AlternateContent>
        <mc:Choice Requires="wps">
          <w:drawing>
            <wp:anchor distT="0" distB="0" distL="0" distR="0" simplePos="0" relativeHeight="251658242" behindDoc="0" locked="0" layoutInCell="1" allowOverlap="1" wp14:anchorId="5B78442D" wp14:editId="6A908FF0">
              <wp:simplePos x="723331" y="10345003"/>
              <wp:positionH relativeFrom="page">
                <wp:align>left</wp:align>
              </wp:positionH>
              <wp:positionV relativeFrom="page">
                <wp:align>bottom</wp:align>
              </wp:positionV>
              <wp:extent cx="584835" cy="299085"/>
              <wp:effectExtent l="0" t="0" r="5715" b="0"/>
              <wp:wrapNone/>
              <wp:docPr id="2123853948" name="Text Box 3" descr="C1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84835" cy="299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08928F0" w14:textId="18F45EE0" w:rsidR="001E24F5" w:rsidRPr="001E24F5" w:rsidRDefault="001E24F5" w:rsidP="001E24F5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1E24F5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14"/>
                              <w:szCs w:val="14"/>
                            </w:rPr>
                            <w:t>C1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78442D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C1 Public" style="position:absolute;left:0;text-align:left;margin-left:0;margin-top:0;width:46.05pt;height:23.55pt;z-index:25165824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" filled="f" stroked="f">
              <v:textbox style="mso-fit-shape-to-text:t" inset="20pt,0,0,15pt">
                <w:txbxContent>
                  <w:p w14:paraId="308928F0" w14:textId="18F45EE0" w:rsidR="001E24F5" w:rsidRPr="001E24F5" w:rsidRDefault="001E24F5" w:rsidP="001E24F5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14"/>
                        <w:szCs w:val="14"/>
                      </w:rPr>
                    </w:pPr>
                    <w:r w:rsidRPr="001E24F5">
                      <w:rPr>
                        <w:rFonts w:ascii="Calibri" w:eastAsia="Calibri" w:hAnsi="Calibri" w:cs="Calibri"/>
                        <w:noProof/>
                        <w:color w:val="000000"/>
                        <w:sz w:val="14"/>
                        <w:szCs w:val="14"/>
                      </w:rPr>
                      <w:t>C1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6BC2E8" w14:textId="32F274A0" w:rsidR="00DD3756" w:rsidRDefault="001E24F5">
    <w:pPr>
      <w:pStyle w:val="Footer"/>
    </w:pPr>
    <w:r>
      <mc:AlternateContent>
        <mc:Choice Requires="wps">
          <w:drawing>
            <wp:anchor distT="0" distB="0" distL="0" distR="0" simplePos="0" relativeHeight="251658240" behindDoc="0" locked="0" layoutInCell="1" allowOverlap="1" wp14:anchorId="1A70EB4E" wp14:editId="21916424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584835" cy="299085"/>
              <wp:effectExtent l="0" t="0" r="5715" b="0"/>
              <wp:wrapNone/>
              <wp:docPr id="773754750" name="Text Box 1" descr="C1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84835" cy="299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765B14A" w14:textId="634F1928" w:rsidR="001E24F5" w:rsidRPr="001E24F5" w:rsidRDefault="001E24F5" w:rsidP="001E24F5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1E24F5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14"/>
                              <w:szCs w:val="14"/>
                            </w:rPr>
                            <w:t>C1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70EB4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1 Public" style="position:absolute;left:0;text-align:left;margin-left:0;margin-top:0;width:46.05pt;height:23.5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" filled="f" stroked="f">
              <v:textbox style="mso-fit-shape-to-text:t" inset="20pt,0,0,15pt">
                <w:txbxContent>
                  <w:p w14:paraId="0765B14A" w14:textId="634F1928" w:rsidR="001E24F5" w:rsidRPr="001E24F5" w:rsidRDefault="001E24F5" w:rsidP="001E24F5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14"/>
                        <w:szCs w:val="14"/>
                      </w:rPr>
                    </w:pPr>
                    <w:r w:rsidRPr="001E24F5">
                      <w:rPr>
                        <w:rFonts w:ascii="Calibri" w:eastAsia="Calibri" w:hAnsi="Calibri" w:cs="Calibri"/>
                        <w:noProof/>
                        <w:color w:val="000000"/>
                        <w:sz w:val="14"/>
                        <w:szCs w:val="14"/>
                      </w:rPr>
                      <w:t>C1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E0D32D" w14:textId="77777777" w:rsidR="00B22B61" w:rsidRDefault="00B22B61">
      <w:r>
        <w:separator/>
      </w:r>
    </w:p>
  </w:footnote>
  <w:footnote w:type="continuationSeparator" w:id="0">
    <w:p w14:paraId="43B4F0A5" w14:textId="77777777" w:rsidR="00B22B61" w:rsidRDefault="00B22B6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DE71C1"/>
    <w:multiLevelType w:val="hybridMultilevel"/>
    <w:tmpl w:val="8AC29C80"/>
    <w:lvl w:ilvl="0" w:tplc="B8ECBA02">
      <w:start w:val="1"/>
      <w:numFmt w:val="decimal"/>
      <w:lvlText w:val="%1."/>
      <w:lvlJc w:val="left"/>
      <w:pPr>
        <w:ind w:left="2348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3068" w:hanging="360"/>
      </w:pPr>
    </w:lvl>
    <w:lvl w:ilvl="2" w:tplc="0809001B" w:tentative="1">
      <w:start w:val="1"/>
      <w:numFmt w:val="lowerRoman"/>
      <w:lvlText w:val="%3."/>
      <w:lvlJc w:val="right"/>
      <w:pPr>
        <w:ind w:left="3788" w:hanging="180"/>
      </w:pPr>
    </w:lvl>
    <w:lvl w:ilvl="3" w:tplc="0809000F" w:tentative="1">
      <w:start w:val="1"/>
      <w:numFmt w:val="decimal"/>
      <w:lvlText w:val="%4."/>
      <w:lvlJc w:val="left"/>
      <w:pPr>
        <w:ind w:left="4508" w:hanging="360"/>
      </w:pPr>
    </w:lvl>
    <w:lvl w:ilvl="4" w:tplc="08090019" w:tentative="1">
      <w:start w:val="1"/>
      <w:numFmt w:val="lowerLetter"/>
      <w:lvlText w:val="%5."/>
      <w:lvlJc w:val="left"/>
      <w:pPr>
        <w:ind w:left="5228" w:hanging="360"/>
      </w:pPr>
    </w:lvl>
    <w:lvl w:ilvl="5" w:tplc="0809001B" w:tentative="1">
      <w:start w:val="1"/>
      <w:numFmt w:val="lowerRoman"/>
      <w:lvlText w:val="%6."/>
      <w:lvlJc w:val="right"/>
      <w:pPr>
        <w:ind w:left="5948" w:hanging="180"/>
      </w:pPr>
    </w:lvl>
    <w:lvl w:ilvl="6" w:tplc="0809000F" w:tentative="1">
      <w:start w:val="1"/>
      <w:numFmt w:val="decimal"/>
      <w:lvlText w:val="%7."/>
      <w:lvlJc w:val="left"/>
      <w:pPr>
        <w:ind w:left="6668" w:hanging="360"/>
      </w:pPr>
    </w:lvl>
    <w:lvl w:ilvl="7" w:tplc="08090019" w:tentative="1">
      <w:start w:val="1"/>
      <w:numFmt w:val="lowerLetter"/>
      <w:lvlText w:val="%8."/>
      <w:lvlJc w:val="left"/>
      <w:pPr>
        <w:ind w:left="7388" w:hanging="360"/>
      </w:pPr>
    </w:lvl>
    <w:lvl w:ilvl="8" w:tplc="0809001B" w:tentative="1">
      <w:start w:val="1"/>
      <w:numFmt w:val="lowerRoman"/>
      <w:lvlText w:val="%9."/>
      <w:lvlJc w:val="right"/>
      <w:pPr>
        <w:ind w:left="8108" w:hanging="180"/>
      </w:pPr>
    </w:lvl>
  </w:abstractNum>
  <w:abstractNum w:abstractNumId="4" w15:restartNumberingAfterBreak="0">
    <w:nsid w:val="0B31133C"/>
    <w:multiLevelType w:val="hybridMultilevel"/>
    <w:tmpl w:val="197AE1D6"/>
    <w:lvl w:ilvl="0" w:tplc="3260014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375CCC"/>
    <w:multiLevelType w:val="hybridMultilevel"/>
    <w:tmpl w:val="A4B427A0"/>
    <w:lvl w:ilvl="0" w:tplc="FFFFFFFF">
      <w:start w:val="7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30" w:hanging="360"/>
      </w:p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6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 w15:restartNumberingAfterBreak="0">
    <w:nsid w:val="0E1C0D21"/>
    <w:multiLevelType w:val="hybridMultilevel"/>
    <w:tmpl w:val="ABF68C0E"/>
    <w:lvl w:ilvl="0" w:tplc="04090019">
      <w:start w:val="1"/>
      <w:numFmt w:val="lowerLetter"/>
      <w:lvlText w:val="%1."/>
      <w:lvlJc w:val="left"/>
      <w:pPr>
        <w:ind w:left="153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B501EB"/>
    <w:multiLevelType w:val="hybridMultilevel"/>
    <w:tmpl w:val="FA82E28E"/>
    <w:lvl w:ilvl="0" w:tplc="FFFFFFFF">
      <w:start w:val="4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7C5619"/>
    <w:multiLevelType w:val="multilevel"/>
    <w:tmpl w:val="527608BE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0" w15:restartNumberingAfterBreak="0">
    <w:nsid w:val="16AA1A21"/>
    <w:multiLevelType w:val="hybridMultilevel"/>
    <w:tmpl w:val="228E1C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B368C3"/>
    <w:multiLevelType w:val="multilevel"/>
    <w:tmpl w:val="A3FC75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3536662"/>
    <w:multiLevelType w:val="hybridMultilevel"/>
    <w:tmpl w:val="FA82E28E"/>
    <w:lvl w:ilvl="0" w:tplc="FFFFFFFF">
      <w:start w:val="4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FF64BA"/>
    <w:multiLevelType w:val="hybridMultilevel"/>
    <w:tmpl w:val="FD483F4C"/>
    <w:lvl w:ilvl="0" w:tplc="0410001B">
      <w:start w:val="1"/>
      <w:numFmt w:val="lowerRoman"/>
      <w:lvlText w:val="%1."/>
      <w:lvlJc w:val="right"/>
      <w:pPr>
        <w:ind w:left="2340" w:hanging="360"/>
      </w:pPr>
    </w:lvl>
    <w:lvl w:ilvl="1" w:tplc="04100019" w:tentative="1">
      <w:start w:val="1"/>
      <w:numFmt w:val="lowerLetter"/>
      <w:lvlText w:val="%2."/>
      <w:lvlJc w:val="left"/>
      <w:pPr>
        <w:ind w:left="3060" w:hanging="360"/>
      </w:pPr>
    </w:lvl>
    <w:lvl w:ilvl="2" w:tplc="0410001B" w:tentative="1">
      <w:start w:val="1"/>
      <w:numFmt w:val="lowerRoman"/>
      <w:lvlText w:val="%3."/>
      <w:lvlJc w:val="right"/>
      <w:pPr>
        <w:ind w:left="3780" w:hanging="180"/>
      </w:pPr>
    </w:lvl>
    <w:lvl w:ilvl="3" w:tplc="0410000F" w:tentative="1">
      <w:start w:val="1"/>
      <w:numFmt w:val="decimal"/>
      <w:lvlText w:val="%4."/>
      <w:lvlJc w:val="left"/>
      <w:pPr>
        <w:ind w:left="4500" w:hanging="360"/>
      </w:pPr>
    </w:lvl>
    <w:lvl w:ilvl="4" w:tplc="04100019" w:tentative="1">
      <w:start w:val="1"/>
      <w:numFmt w:val="lowerLetter"/>
      <w:lvlText w:val="%5."/>
      <w:lvlJc w:val="left"/>
      <w:pPr>
        <w:ind w:left="5220" w:hanging="360"/>
      </w:pPr>
    </w:lvl>
    <w:lvl w:ilvl="5" w:tplc="0410001B" w:tentative="1">
      <w:start w:val="1"/>
      <w:numFmt w:val="lowerRoman"/>
      <w:lvlText w:val="%6."/>
      <w:lvlJc w:val="right"/>
      <w:pPr>
        <w:ind w:left="5940" w:hanging="180"/>
      </w:pPr>
    </w:lvl>
    <w:lvl w:ilvl="6" w:tplc="0410000F" w:tentative="1">
      <w:start w:val="1"/>
      <w:numFmt w:val="decimal"/>
      <w:lvlText w:val="%7."/>
      <w:lvlJc w:val="left"/>
      <w:pPr>
        <w:ind w:left="6660" w:hanging="360"/>
      </w:pPr>
    </w:lvl>
    <w:lvl w:ilvl="7" w:tplc="04100019" w:tentative="1">
      <w:start w:val="1"/>
      <w:numFmt w:val="lowerLetter"/>
      <w:lvlText w:val="%8."/>
      <w:lvlJc w:val="left"/>
      <w:pPr>
        <w:ind w:left="7380" w:hanging="360"/>
      </w:pPr>
    </w:lvl>
    <w:lvl w:ilvl="8" w:tplc="0410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4" w15:restartNumberingAfterBreak="0">
    <w:nsid w:val="2B3C4CB6"/>
    <w:multiLevelType w:val="hybridMultilevel"/>
    <w:tmpl w:val="6108D6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747380"/>
    <w:multiLevelType w:val="hybridMultilevel"/>
    <w:tmpl w:val="AE4C3A7A"/>
    <w:lvl w:ilvl="0" w:tplc="968E5BA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37A57282"/>
    <w:multiLevelType w:val="hybridMultilevel"/>
    <w:tmpl w:val="4AD644F4"/>
    <w:lvl w:ilvl="0" w:tplc="BA0E46D2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32600146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767FF1"/>
    <w:multiLevelType w:val="hybridMultilevel"/>
    <w:tmpl w:val="04FA2952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2B2D7F"/>
    <w:multiLevelType w:val="multilevel"/>
    <w:tmpl w:val="1C30E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F6E1524"/>
    <w:multiLevelType w:val="hybridMultilevel"/>
    <w:tmpl w:val="534852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CE4F1D"/>
    <w:multiLevelType w:val="hybridMultilevel"/>
    <w:tmpl w:val="A4B427A0"/>
    <w:lvl w:ilvl="0" w:tplc="D4D8FD64">
      <w:start w:val="7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2" w15:restartNumberingAfterBreak="0">
    <w:nsid w:val="43293C57"/>
    <w:multiLevelType w:val="hybridMultilevel"/>
    <w:tmpl w:val="05B41110"/>
    <w:lvl w:ilvl="0" w:tplc="0C626C8E">
      <w:start w:val="5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5942E9"/>
    <w:multiLevelType w:val="hybridMultilevel"/>
    <w:tmpl w:val="EC3C4F04"/>
    <w:lvl w:ilvl="0" w:tplc="45567CF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47FF41A9"/>
    <w:multiLevelType w:val="hybridMultilevel"/>
    <w:tmpl w:val="75FA61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DA5F37"/>
    <w:multiLevelType w:val="hybridMultilevel"/>
    <w:tmpl w:val="27BA7222"/>
    <w:lvl w:ilvl="0" w:tplc="0410001B">
      <w:start w:val="1"/>
      <w:numFmt w:val="lowerRoman"/>
      <w:lvlText w:val="%1."/>
      <w:lvlJc w:val="righ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5F27B71"/>
    <w:multiLevelType w:val="hybridMultilevel"/>
    <w:tmpl w:val="FA182B00"/>
    <w:lvl w:ilvl="0" w:tplc="04090019">
      <w:start w:val="1"/>
      <w:numFmt w:val="lowerLetter"/>
      <w:lvlText w:val="%1."/>
      <w:lvlJc w:val="left"/>
      <w:pPr>
        <w:ind w:left="153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B73482"/>
    <w:multiLevelType w:val="multilevel"/>
    <w:tmpl w:val="70DAFA88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decimal"/>
      <w:lvlText w:val="%2-"/>
      <w:lvlJc w:val="left"/>
      <w:pPr>
        <w:ind w:left="1656" w:hanging="360"/>
      </w:pPr>
      <w:rPr>
        <w:rFonts w:ascii="Times New Roman" w:eastAsia="SimSun" w:hAnsi="Times New Roman" w:cs="Times New Roman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8" w15:restartNumberingAfterBreak="0">
    <w:nsid w:val="5C630CEF"/>
    <w:multiLevelType w:val="hybridMultilevel"/>
    <w:tmpl w:val="B226EC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BA173D"/>
    <w:multiLevelType w:val="hybridMultilevel"/>
    <w:tmpl w:val="71B2290E"/>
    <w:lvl w:ilvl="0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EAD628A"/>
    <w:multiLevelType w:val="hybridMultilevel"/>
    <w:tmpl w:val="AEEAC59C"/>
    <w:lvl w:ilvl="0" w:tplc="CFB283EC">
      <w:start w:val="4"/>
      <w:numFmt w:val="decimal"/>
      <w:lvlText w:val="%1."/>
      <w:lvlJc w:val="left"/>
      <w:pPr>
        <w:ind w:left="81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530" w:hanging="360"/>
      </w:pPr>
    </w:lvl>
    <w:lvl w:ilvl="2" w:tplc="0409001B">
      <w:start w:val="1"/>
      <w:numFmt w:val="lowerRoman"/>
      <w:lvlText w:val="%3."/>
      <w:lvlJc w:val="right"/>
      <w:pPr>
        <w:ind w:left="2250" w:hanging="180"/>
      </w:pPr>
    </w:lvl>
    <w:lvl w:ilvl="3" w:tplc="0409000F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1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2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23607C"/>
    <w:multiLevelType w:val="hybridMultilevel"/>
    <w:tmpl w:val="2D1E4B24"/>
    <w:lvl w:ilvl="0" w:tplc="EC6A43D6">
      <w:start w:val="1"/>
      <w:numFmt w:val="bullet"/>
      <w:lvlText w:val="•"/>
      <w:lvlJc w:val="left"/>
      <w:pPr>
        <w:ind w:left="936" w:hanging="360"/>
      </w:pPr>
      <w:rPr>
        <w:rFonts w:ascii="Arial" w:hAnsi="Arial" w:hint="default"/>
      </w:rPr>
    </w:lvl>
    <w:lvl w:ilvl="1" w:tplc="FFFFFFFF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FFFFFFFF">
      <w:start w:val="1"/>
      <w:numFmt w:val="bullet"/>
      <w:lvlText w:val=""/>
      <w:lvlJc w:val="left"/>
      <w:pPr>
        <w:ind w:left="3816" w:hanging="360"/>
      </w:pPr>
      <w:rPr>
        <w:rFonts w:ascii="Symbol" w:hAnsi="Symbol" w:hint="default"/>
      </w:rPr>
    </w:lvl>
    <w:lvl w:ilvl="5" w:tplc="FFFFFFFF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34" w15:restartNumberingAfterBreak="0">
    <w:nsid w:val="6B821A9B"/>
    <w:multiLevelType w:val="hybridMultilevel"/>
    <w:tmpl w:val="A6CC8FD6"/>
    <w:lvl w:ilvl="0" w:tplc="04100001">
      <w:start w:val="1"/>
      <w:numFmt w:val="bullet"/>
      <w:lvlText w:val=""/>
      <w:lvlJc w:val="left"/>
      <w:pPr>
        <w:ind w:left="100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35" w15:restartNumberingAfterBreak="0">
    <w:nsid w:val="6BCA7DEA"/>
    <w:multiLevelType w:val="hybridMultilevel"/>
    <w:tmpl w:val="BAAE25B6"/>
    <w:lvl w:ilvl="0" w:tplc="5728030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E6564F9"/>
    <w:multiLevelType w:val="hybridMultilevel"/>
    <w:tmpl w:val="FA82E28E"/>
    <w:lvl w:ilvl="0" w:tplc="A55A0A14">
      <w:start w:val="4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EC663E7"/>
    <w:multiLevelType w:val="hybridMultilevel"/>
    <w:tmpl w:val="D452CB0E"/>
    <w:lvl w:ilvl="0" w:tplc="3260014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C7361C"/>
    <w:multiLevelType w:val="multilevel"/>
    <w:tmpl w:val="0AD84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56166A2"/>
    <w:multiLevelType w:val="hybridMultilevel"/>
    <w:tmpl w:val="D794DDEC"/>
    <w:lvl w:ilvl="0" w:tplc="2E887610">
      <w:start w:val="1"/>
      <w:numFmt w:val="decimal"/>
      <w:lvlText w:val="%1-"/>
      <w:lvlJc w:val="left"/>
      <w:pPr>
        <w:ind w:left="16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2340" w:hanging="360"/>
      </w:pPr>
    </w:lvl>
    <w:lvl w:ilvl="2" w:tplc="2000001B" w:tentative="1">
      <w:start w:val="1"/>
      <w:numFmt w:val="lowerRoman"/>
      <w:lvlText w:val="%3."/>
      <w:lvlJc w:val="right"/>
      <w:pPr>
        <w:ind w:left="3060" w:hanging="180"/>
      </w:pPr>
    </w:lvl>
    <w:lvl w:ilvl="3" w:tplc="2000000F" w:tentative="1">
      <w:start w:val="1"/>
      <w:numFmt w:val="decimal"/>
      <w:lvlText w:val="%4."/>
      <w:lvlJc w:val="left"/>
      <w:pPr>
        <w:ind w:left="3780" w:hanging="360"/>
      </w:pPr>
    </w:lvl>
    <w:lvl w:ilvl="4" w:tplc="20000019" w:tentative="1">
      <w:start w:val="1"/>
      <w:numFmt w:val="lowerLetter"/>
      <w:lvlText w:val="%5."/>
      <w:lvlJc w:val="left"/>
      <w:pPr>
        <w:ind w:left="4500" w:hanging="360"/>
      </w:pPr>
    </w:lvl>
    <w:lvl w:ilvl="5" w:tplc="2000001B" w:tentative="1">
      <w:start w:val="1"/>
      <w:numFmt w:val="lowerRoman"/>
      <w:lvlText w:val="%6."/>
      <w:lvlJc w:val="right"/>
      <w:pPr>
        <w:ind w:left="5220" w:hanging="180"/>
      </w:pPr>
    </w:lvl>
    <w:lvl w:ilvl="6" w:tplc="2000000F" w:tentative="1">
      <w:start w:val="1"/>
      <w:numFmt w:val="decimal"/>
      <w:lvlText w:val="%7."/>
      <w:lvlJc w:val="left"/>
      <w:pPr>
        <w:ind w:left="5940" w:hanging="360"/>
      </w:pPr>
    </w:lvl>
    <w:lvl w:ilvl="7" w:tplc="20000019" w:tentative="1">
      <w:start w:val="1"/>
      <w:numFmt w:val="lowerLetter"/>
      <w:lvlText w:val="%8."/>
      <w:lvlJc w:val="left"/>
      <w:pPr>
        <w:ind w:left="6660" w:hanging="360"/>
      </w:pPr>
    </w:lvl>
    <w:lvl w:ilvl="8" w:tplc="2000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40" w15:restartNumberingAfterBreak="0">
    <w:nsid w:val="75871644"/>
    <w:multiLevelType w:val="multilevel"/>
    <w:tmpl w:val="527E0A16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num w:numId="1" w16cid:durableId="15010541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85691324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888342712">
    <w:abstractNumId w:val="1"/>
  </w:num>
  <w:num w:numId="4" w16cid:durableId="128019357">
    <w:abstractNumId w:val="32"/>
  </w:num>
  <w:num w:numId="5" w16cid:durableId="413286706">
    <w:abstractNumId w:val="2"/>
  </w:num>
  <w:num w:numId="6" w16cid:durableId="2066759645">
    <w:abstractNumId w:val="2"/>
  </w:num>
  <w:num w:numId="7" w16cid:durableId="509299730">
    <w:abstractNumId w:val="18"/>
  </w:num>
  <w:num w:numId="8" w16cid:durableId="2028948267">
    <w:abstractNumId w:val="6"/>
  </w:num>
  <w:num w:numId="9" w16cid:durableId="308019900">
    <w:abstractNumId w:val="14"/>
  </w:num>
  <w:num w:numId="10" w16cid:durableId="1527866010">
    <w:abstractNumId w:val="2"/>
  </w:num>
  <w:num w:numId="11" w16cid:durableId="1401319407">
    <w:abstractNumId w:val="20"/>
  </w:num>
  <w:num w:numId="12" w16cid:durableId="1049913983">
    <w:abstractNumId w:val="10"/>
  </w:num>
  <w:num w:numId="13" w16cid:durableId="831683710">
    <w:abstractNumId w:val="15"/>
  </w:num>
  <w:num w:numId="14" w16cid:durableId="768162249">
    <w:abstractNumId w:val="23"/>
  </w:num>
  <w:num w:numId="15" w16cid:durableId="1713067221">
    <w:abstractNumId w:val="27"/>
  </w:num>
  <w:num w:numId="16" w16cid:durableId="1218739866">
    <w:abstractNumId w:val="39"/>
  </w:num>
  <w:num w:numId="17" w16cid:durableId="1624266009">
    <w:abstractNumId w:val="3"/>
  </w:num>
  <w:num w:numId="18" w16cid:durableId="428701568">
    <w:abstractNumId w:val="30"/>
  </w:num>
  <w:num w:numId="19" w16cid:durableId="192884601">
    <w:abstractNumId w:val="21"/>
  </w:num>
  <w:num w:numId="20" w16cid:durableId="1079014320">
    <w:abstractNumId w:val="5"/>
  </w:num>
  <w:num w:numId="21" w16cid:durableId="1734429602">
    <w:abstractNumId w:val="26"/>
  </w:num>
  <w:num w:numId="22" w16cid:durableId="2018344755">
    <w:abstractNumId w:val="31"/>
  </w:num>
  <w:num w:numId="23" w16cid:durableId="729577141">
    <w:abstractNumId w:val="33"/>
  </w:num>
  <w:num w:numId="24" w16cid:durableId="490022966">
    <w:abstractNumId w:val="34"/>
  </w:num>
  <w:num w:numId="25" w16cid:durableId="1389691563">
    <w:abstractNumId w:val="22"/>
  </w:num>
  <w:num w:numId="26" w16cid:durableId="836114636">
    <w:abstractNumId w:val="28"/>
  </w:num>
  <w:num w:numId="27" w16cid:durableId="723868961">
    <w:abstractNumId w:val="7"/>
  </w:num>
  <w:num w:numId="28" w16cid:durableId="80490687">
    <w:abstractNumId w:val="25"/>
  </w:num>
  <w:num w:numId="29" w16cid:durableId="1471097979">
    <w:abstractNumId w:val="13"/>
  </w:num>
  <w:num w:numId="30" w16cid:durableId="464589446">
    <w:abstractNumId w:val="24"/>
  </w:num>
  <w:num w:numId="31" w16cid:durableId="2052267007">
    <w:abstractNumId w:val="16"/>
  </w:num>
  <w:num w:numId="32" w16cid:durableId="2107381650">
    <w:abstractNumId w:val="36"/>
  </w:num>
  <w:num w:numId="33" w16cid:durableId="698357144">
    <w:abstractNumId w:val="4"/>
  </w:num>
  <w:num w:numId="34" w16cid:durableId="1662083294">
    <w:abstractNumId w:val="37"/>
  </w:num>
  <w:num w:numId="35" w16cid:durableId="1353416321">
    <w:abstractNumId w:val="8"/>
  </w:num>
  <w:num w:numId="36" w16cid:durableId="1526141106">
    <w:abstractNumId w:val="17"/>
  </w:num>
  <w:num w:numId="37" w16cid:durableId="1094936101">
    <w:abstractNumId w:val="29"/>
  </w:num>
  <w:num w:numId="38" w16cid:durableId="1458835203">
    <w:abstractNumId w:val="40"/>
  </w:num>
  <w:num w:numId="39" w16cid:durableId="51200754">
    <w:abstractNumId w:val="12"/>
  </w:num>
  <w:num w:numId="40" w16cid:durableId="1210385391">
    <w:abstractNumId w:val="9"/>
  </w:num>
  <w:num w:numId="41" w16cid:durableId="362681610">
    <w:abstractNumId w:val="11"/>
  </w:num>
  <w:num w:numId="42" w16cid:durableId="1351182707">
    <w:abstractNumId w:val="35"/>
  </w:num>
  <w:num w:numId="43" w16cid:durableId="654184764">
    <w:abstractNumId w:val="19"/>
  </w:num>
  <w:num w:numId="44" w16cid:durableId="706372004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283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1603"/>
    <w:rsid w:val="00007273"/>
    <w:rsid w:val="00010477"/>
    <w:rsid w:val="0001082A"/>
    <w:rsid w:val="0001499B"/>
    <w:rsid w:val="00014FAF"/>
    <w:rsid w:val="000153AE"/>
    <w:rsid w:val="000158E7"/>
    <w:rsid w:val="00015E4F"/>
    <w:rsid w:val="00016734"/>
    <w:rsid w:val="00016FA7"/>
    <w:rsid w:val="0002022A"/>
    <w:rsid w:val="00020CAB"/>
    <w:rsid w:val="00021DC0"/>
    <w:rsid w:val="000255A7"/>
    <w:rsid w:val="00025CDD"/>
    <w:rsid w:val="00033397"/>
    <w:rsid w:val="00040095"/>
    <w:rsid w:val="00043722"/>
    <w:rsid w:val="00043CEE"/>
    <w:rsid w:val="00045505"/>
    <w:rsid w:val="00051834"/>
    <w:rsid w:val="00052248"/>
    <w:rsid w:val="000525F8"/>
    <w:rsid w:val="0005359C"/>
    <w:rsid w:val="000542F6"/>
    <w:rsid w:val="00054A22"/>
    <w:rsid w:val="00054AC7"/>
    <w:rsid w:val="00054BE3"/>
    <w:rsid w:val="00055B36"/>
    <w:rsid w:val="00057B87"/>
    <w:rsid w:val="00060583"/>
    <w:rsid w:val="00061E44"/>
    <w:rsid w:val="00062023"/>
    <w:rsid w:val="0006212B"/>
    <w:rsid w:val="00064490"/>
    <w:rsid w:val="00064AAD"/>
    <w:rsid w:val="000655A6"/>
    <w:rsid w:val="000662CC"/>
    <w:rsid w:val="000677CD"/>
    <w:rsid w:val="00071A26"/>
    <w:rsid w:val="0007386E"/>
    <w:rsid w:val="00074D08"/>
    <w:rsid w:val="000759ED"/>
    <w:rsid w:val="0007621A"/>
    <w:rsid w:val="00080512"/>
    <w:rsid w:val="0008117B"/>
    <w:rsid w:val="00081CFC"/>
    <w:rsid w:val="00082FBA"/>
    <w:rsid w:val="000837B8"/>
    <w:rsid w:val="00085860"/>
    <w:rsid w:val="00085D0F"/>
    <w:rsid w:val="000873A9"/>
    <w:rsid w:val="00090317"/>
    <w:rsid w:val="00090C21"/>
    <w:rsid w:val="00090CBC"/>
    <w:rsid w:val="00096C0F"/>
    <w:rsid w:val="0009701A"/>
    <w:rsid w:val="000970FE"/>
    <w:rsid w:val="0009755D"/>
    <w:rsid w:val="00097BFB"/>
    <w:rsid w:val="00097C56"/>
    <w:rsid w:val="000A23EF"/>
    <w:rsid w:val="000A2DD7"/>
    <w:rsid w:val="000A365D"/>
    <w:rsid w:val="000A3950"/>
    <w:rsid w:val="000A3ADF"/>
    <w:rsid w:val="000A5AF6"/>
    <w:rsid w:val="000A7649"/>
    <w:rsid w:val="000A7DFD"/>
    <w:rsid w:val="000A7E3A"/>
    <w:rsid w:val="000B14F0"/>
    <w:rsid w:val="000B35AA"/>
    <w:rsid w:val="000B56C8"/>
    <w:rsid w:val="000B772C"/>
    <w:rsid w:val="000C1674"/>
    <w:rsid w:val="000C47C3"/>
    <w:rsid w:val="000C5F64"/>
    <w:rsid w:val="000C79D0"/>
    <w:rsid w:val="000C7B5A"/>
    <w:rsid w:val="000D08CF"/>
    <w:rsid w:val="000D0F44"/>
    <w:rsid w:val="000D1058"/>
    <w:rsid w:val="000D503E"/>
    <w:rsid w:val="000D58AB"/>
    <w:rsid w:val="000D6EFA"/>
    <w:rsid w:val="000E021F"/>
    <w:rsid w:val="000E06F1"/>
    <w:rsid w:val="000E5006"/>
    <w:rsid w:val="000E5128"/>
    <w:rsid w:val="000E7E18"/>
    <w:rsid w:val="000F06B2"/>
    <w:rsid w:val="000F3A73"/>
    <w:rsid w:val="000F4B02"/>
    <w:rsid w:val="000F6406"/>
    <w:rsid w:val="000F6B44"/>
    <w:rsid w:val="000F6DE5"/>
    <w:rsid w:val="000F73DD"/>
    <w:rsid w:val="000F7514"/>
    <w:rsid w:val="000F7EA1"/>
    <w:rsid w:val="00104BC6"/>
    <w:rsid w:val="00106719"/>
    <w:rsid w:val="001070C5"/>
    <w:rsid w:val="00107896"/>
    <w:rsid w:val="001133AB"/>
    <w:rsid w:val="00114CD1"/>
    <w:rsid w:val="00114EBB"/>
    <w:rsid w:val="001152D7"/>
    <w:rsid w:val="0012087C"/>
    <w:rsid w:val="00122A69"/>
    <w:rsid w:val="00122B1F"/>
    <w:rsid w:val="00124FD7"/>
    <w:rsid w:val="0012647B"/>
    <w:rsid w:val="0013010B"/>
    <w:rsid w:val="00133525"/>
    <w:rsid w:val="0013655F"/>
    <w:rsid w:val="00136FA6"/>
    <w:rsid w:val="00140EF0"/>
    <w:rsid w:val="00141E7C"/>
    <w:rsid w:val="001420AD"/>
    <w:rsid w:val="00143DC1"/>
    <w:rsid w:val="00146EA0"/>
    <w:rsid w:val="00147634"/>
    <w:rsid w:val="00150902"/>
    <w:rsid w:val="00152188"/>
    <w:rsid w:val="0015280F"/>
    <w:rsid w:val="00152B26"/>
    <w:rsid w:val="001532C7"/>
    <w:rsid w:val="001560B6"/>
    <w:rsid w:val="001579A6"/>
    <w:rsid w:val="00157FC7"/>
    <w:rsid w:val="00160F7D"/>
    <w:rsid w:val="00161005"/>
    <w:rsid w:val="001623BE"/>
    <w:rsid w:val="001667D6"/>
    <w:rsid w:val="00167289"/>
    <w:rsid w:val="00172EE0"/>
    <w:rsid w:val="00175489"/>
    <w:rsid w:val="00175496"/>
    <w:rsid w:val="00176230"/>
    <w:rsid w:val="00177A85"/>
    <w:rsid w:val="00177E7A"/>
    <w:rsid w:val="00180F7D"/>
    <w:rsid w:val="001818B0"/>
    <w:rsid w:val="001823BF"/>
    <w:rsid w:val="001848D3"/>
    <w:rsid w:val="00186155"/>
    <w:rsid w:val="00190A29"/>
    <w:rsid w:val="00195DFD"/>
    <w:rsid w:val="00196EAF"/>
    <w:rsid w:val="0019748B"/>
    <w:rsid w:val="001A2817"/>
    <w:rsid w:val="001A29F8"/>
    <w:rsid w:val="001A4A9A"/>
    <w:rsid w:val="001A4C42"/>
    <w:rsid w:val="001B009F"/>
    <w:rsid w:val="001B04DC"/>
    <w:rsid w:val="001B3921"/>
    <w:rsid w:val="001B5160"/>
    <w:rsid w:val="001B5CDB"/>
    <w:rsid w:val="001B7F12"/>
    <w:rsid w:val="001C1EC7"/>
    <w:rsid w:val="001C21C3"/>
    <w:rsid w:val="001C2419"/>
    <w:rsid w:val="001C2E93"/>
    <w:rsid w:val="001C7399"/>
    <w:rsid w:val="001C7ACD"/>
    <w:rsid w:val="001D02C2"/>
    <w:rsid w:val="001D0450"/>
    <w:rsid w:val="001D0B1F"/>
    <w:rsid w:val="001D2A94"/>
    <w:rsid w:val="001D3D7E"/>
    <w:rsid w:val="001D3F5B"/>
    <w:rsid w:val="001D42FC"/>
    <w:rsid w:val="001D7147"/>
    <w:rsid w:val="001D7AB9"/>
    <w:rsid w:val="001E24F5"/>
    <w:rsid w:val="001E3C59"/>
    <w:rsid w:val="001E5972"/>
    <w:rsid w:val="001E7EB8"/>
    <w:rsid w:val="001F09CF"/>
    <w:rsid w:val="001F0C1D"/>
    <w:rsid w:val="001F1132"/>
    <w:rsid w:val="001F168B"/>
    <w:rsid w:val="001F3B0C"/>
    <w:rsid w:val="001F61DB"/>
    <w:rsid w:val="001F6FEF"/>
    <w:rsid w:val="00203C41"/>
    <w:rsid w:val="00205FDD"/>
    <w:rsid w:val="00206D85"/>
    <w:rsid w:val="00207D30"/>
    <w:rsid w:val="0021017E"/>
    <w:rsid w:val="00211244"/>
    <w:rsid w:val="0021231E"/>
    <w:rsid w:val="00213906"/>
    <w:rsid w:val="0021586B"/>
    <w:rsid w:val="00220485"/>
    <w:rsid w:val="002222E7"/>
    <w:rsid w:val="00223880"/>
    <w:rsid w:val="00227ABB"/>
    <w:rsid w:val="00230E6E"/>
    <w:rsid w:val="002315A5"/>
    <w:rsid w:val="00232355"/>
    <w:rsid w:val="00233CDA"/>
    <w:rsid w:val="002347A2"/>
    <w:rsid w:val="002379B1"/>
    <w:rsid w:val="00240197"/>
    <w:rsid w:val="00243B9F"/>
    <w:rsid w:val="00244DC3"/>
    <w:rsid w:val="002450D8"/>
    <w:rsid w:val="00247926"/>
    <w:rsid w:val="002511AC"/>
    <w:rsid w:val="002513AD"/>
    <w:rsid w:val="00253BAB"/>
    <w:rsid w:val="002576B2"/>
    <w:rsid w:val="00257DEC"/>
    <w:rsid w:val="00261DA4"/>
    <w:rsid w:val="002620F7"/>
    <w:rsid w:val="00263497"/>
    <w:rsid w:val="00263C49"/>
    <w:rsid w:val="00264FC8"/>
    <w:rsid w:val="00265116"/>
    <w:rsid w:val="00265DB2"/>
    <w:rsid w:val="002675F0"/>
    <w:rsid w:val="00267B7D"/>
    <w:rsid w:val="00270541"/>
    <w:rsid w:val="0027187F"/>
    <w:rsid w:val="002735EA"/>
    <w:rsid w:val="00276EE4"/>
    <w:rsid w:val="002777E3"/>
    <w:rsid w:val="002879B6"/>
    <w:rsid w:val="002902F9"/>
    <w:rsid w:val="00293998"/>
    <w:rsid w:val="002954D8"/>
    <w:rsid w:val="002956C3"/>
    <w:rsid w:val="00296EF0"/>
    <w:rsid w:val="002A0F1F"/>
    <w:rsid w:val="002A4509"/>
    <w:rsid w:val="002A76A4"/>
    <w:rsid w:val="002A7976"/>
    <w:rsid w:val="002B168B"/>
    <w:rsid w:val="002B42CA"/>
    <w:rsid w:val="002B4C3E"/>
    <w:rsid w:val="002B6339"/>
    <w:rsid w:val="002C4930"/>
    <w:rsid w:val="002C75E0"/>
    <w:rsid w:val="002D12F5"/>
    <w:rsid w:val="002D366C"/>
    <w:rsid w:val="002D639B"/>
    <w:rsid w:val="002D6B61"/>
    <w:rsid w:val="002D6C40"/>
    <w:rsid w:val="002E00EE"/>
    <w:rsid w:val="002E1F0A"/>
    <w:rsid w:val="002E21B3"/>
    <w:rsid w:val="002E492A"/>
    <w:rsid w:val="002E6E67"/>
    <w:rsid w:val="002E7463"/>
    <w:rsid w:val="002F057E"/>
    <w:rsid w:val="002F2662"/>
    <w:rsid w:val="002F2CF6"/>
    <w:rsid w:val="002F32C6"/>
    <w:rsid w:val="002F45E2"/>
    <w:rsid w:val="002F5F31"/>
    <w:rsid w:val="002F6CBC"/>
    <w:rsid w:val="002F7399"/>
    <w:rsid w:val="003006D9"/>
    <w:rsid w:val="0030181A"/>
    <w:rsid w:val="00302565"/>
    <w:rsid w:val="003026E0"/>
    <w:rsid w:val="003036B6"/>
    <w:rsid w:val="00304D40"/>
    <w:rsid w:val="00304FE5"/>
    <w:rsid w:val="00305217"/>
    <w:rsid w:val="0031034F"/>
    <w:rsid w:val="0031063C"/>
    <w:rsid w:val="00312AA9"/>
    <w:rsid w:val="00313552"/>
    <w:rsid w:val="003169F9"/>
    <w:rsid w:val="0031704F"/>
    <w:rsid w:val="003172DC"/>
    <w:rsid w:val="00317FEA"/>
    <w:rsid w:val="0032072E"/>
    <w:rsid w:val="00320A63"/>
    <w:rsid w:val="00321796"/>
    <w:rsid w:val="00322FC7"/>
    <w:rsid w:val="003254C7"/>
    <w:rsid w:val="00325912"/>
    <w:rsid w:val="00325C23"/>
    <w:rsid w:val="00325ED4"/>
    <w:rsid w:val="00327136"/>
    <w:rsid w:val="0033276C"/>
    <w:rsid w:val="00333E0E"/>
    <w:rsid w:val="00335668"/>
    <w:rsid w:val="00336AC2"/>
    <w:rsid w:val="0034012A"/>
    <w:rsid w:val="00340719"/>
    <w:rsid w:val="003448CA"/>
    <w:rsid w:val="00345591"/>
    <w:rsid w:val="00347B96"/>
    <w:rsid w:val="00350A6D"/>
    <w:rsid w:val="003516AE"/>
    <w:rsid w:val="00353448"/>
    <w:rsid w:val="0035462D"/>
    <w:rsid w:val="00355BD8"/>
    <w:rsid w:val="00356834"/>
    <w:rsid w:val="00360686"/>
    <w:rsid w:val="003609A7"/>
    <w:rsid w:val="003631EB"/>
    <w:rsid w:val="00363727"/>
    <w:rsid w:val="00365716"/>
    <w:rsid w:val="0036625E"/>
    <w:rsid w:val="0036641C"/>
    <w:rsid w:val="00366A6D"/>
    <w:rsid w:val="00366B4D"/>
    <w:rsid w:val="003701AC"/>
    <w:rsid w:val="0037441D"/>
    <w:rsid w:val="003753AF"/>
    <w:rsid w:val="00375CD0"/>
    <w:rsid w:val="003765B8"/>
    <w:rsid w:val="00377953"/>
    <w:rsid w:val="0038066E"/>
    <w:rsid w:val="00380C98"/>
    <w:rsid w:val="00381990"/>
    <w:rsid w:val="00387FD3"/>
    <w:rsid w:val="00390C9B"/>
    <w:rsid w:val="00392FD3"/>
    <w:rsid w:val="00394D23"/>
    <w:rsid w:val="00395DE3"/>
    <w:rsid w:val="00396185"/>
    <w:rsid w:val="003A0483"/>
    <w:rsid w:val="003A0D7C"/>
    <w:rsid w:val="003A22EA"/>
    <w:rsid w:val="003A5933"/>
    <w:rsid w:val="003A5D89"/>
    <w:rsid w:val="003A73F8"/>
    <w:rsid w:val="003B1613"/>
    <w:rsid w:val="003B2B5F"/>
    <w:rsid w:val="003B6719"/>
    <w:rsid w:val="003B6893"/>
    <w:rsid w:val="003C111D"/>
    <w:rsid w:val="003C3306"/>
    <w:rsid w:val="003C3971"/>
    <w:rsid w:val="003C5282"/>
    <w:rsid w:val="003C564B"/>
    <w:rsid w:val="003C5DBF"/>
    <w:rsid w:val="003C5F82"/>
    <w:rsid w:val="003D2F32"/>
    <w:rsid w:val="003D36FA"/>
    <w:rsid w:val="003D666E"/>
    <w:rsid w:val="003E1744"/>
    <w:rsid w:val="003E1DB3"/>
    <w:rsid w:val="003E3F67"/>
    <w:rsid w:val="003E4138"/>
    <w:rsid w:val="003E56CF"/>
    <w:rsid w:val="003E61E5"/>
    <w:rsid w:val="003E6505"/>
    <w:rsid w:val="003E7753"/>
    <w:rsid w:val="003F1D6E"/>
    <w:rsid w:val="003F27D4"/>
    <w:rsid w:val="003F36E6"/>
    <w:rsid w:val="003F3BFB"/>
    <w:rsid w:val="003F4C4A"/>
    <w:rsid w:val="003F7F27"/>
    <w:rsid w:val="00401B29"/>
    <w:rsid w:val="00403619"/>
    <w:rsid w:val="00406617"/>
    <w:rsid w:val="00406728"/>
    <w:rsid w:val="004108B4"/>
    <w:rsid w:val="00413124"/>
    <w:rsid w:val="00413FD0"/>
    <w:rsid w:val="0041622E"/>
    <w:rsid w:val="00420C77"/>
    <w:rsid w:val="00422ABD"/>
    <w:rsid w:val="00423334"/>
    <w:rsid w:val="004236CF"/>
    <w:rsid w:val="00424562"/>
    <w:rsid w:val="00424729"/>
    <w:rsid w:val="00425818"/>
    <w:rsid w:val="004267DF"/>
    <w:rsid w:val="004320B8"/>
    <w:rsid w:val="0043443D"/>
    <w:rsid w:val="004345EC"/>
    <w:rsid w:val="0043747B"/>
    <w:rsid w:val="00443C89"/>
    <w:rsid w:val="00444EBC"/>
    <w:rsid w:val="00445B93"/>
    <w:rsid w:val="0044629F"/>
    <w:rsid w:val="00447131"/>
    <w:rsid w:val="00451260"/>
    <w:rsid w:val="0045539B"/>
    <w:rsid w:val="00463B09"/>
    <w:rsid w:val="00464D77"/>
    <w:rsid w:val="004661F0"/>
    <w:rsid w:val="0047076D"/>
    <w:rsid w:val="00471B47"/>
    <w:rsid w:val="004720AB"/>
    <w:rsid w:val="00472C85"/>
    <w:rsid w:val="004735D8"/>
    <w:rsid w:val="00473A1A"/>
    <w:rsid w:val="00477138"/>
    <w:rsid w:val="004826A9"/>
    <w:rsid w:val="00482CA3"/>
    <w:rsid w:val="004838B3"/>
    <w:rsid w:val="004875FD"/>
    <w:rsid w:val="004920F0"/>
    <w:rsid w:val="004A1A09"/>
    <w:rsid w:val="004A3899"/>
    <w:rsid w:val="004A3A0B"/>
    <w:rsid w:val="004A69DC"/>
    <w:rsid w:val="004A6B0A"/>
    <w:rsid w:val="004B0DD9"/>
    <w:rsid w:val="004B0E5B"/>
    <w:rsid w:val="004B2602"/>
    <w:rsid w:val="004B3F73"/>
    <w:rsid w:val="004B4AEA"/>
    <w:rsid w:val="004B5103"/>
    <w:rsid w:val="004B709D"/>
    <w:rsid w:val="004C13F2"/>
    <w:rsid w:val="004C1601"/>
    <w:rsid w:val="004C3223"/>
    <w:rsid w:val="004C40A4"/>
    <w:rsid w:val="004C6E0D"/>
    <w:rsid w:val="004C6F5F"/>
    <w:rsid w:val="004D034A"/>
    <w:rsid w:val="004D3578"/>
    <w:rsid w:val="004D40A9"/>
    <w:rsid w:val="004D6105"/>
    <w:rsid w:val="004E04B5"/>
    <w:rsid w:val="004E213A"/>
    <w:rsid w:val="004E2E28"/>
    <w:rsid w:val="004E4969"/>
    <w:rsid w:val="004E6A20"/>
    <w:rsid w:val="004E72A3"/>
    <w:rsid w:val="004F0988"/>
    <w:rsid w:val="004F143C"/>
    <w:rsid w:val="004F3227"/>
    <w:rsid w:val="004F3340"/>
    <w:rsid w:val="004F3678"/>
    <w:rsid w:val="004F3E3D"/>
    <w:rsid w:val="004F4148"/>
    <w:rsid w:val="004F42AF"/>
    <w:rsid w:val="004F52F2"/>
    <w:rsid w:val="004F703C"/>
    <w:rsid w:val="004F71D7"/>
    <w:rsid w:val="004F75AB"/>
    <w:rsid w:val="004F7AE1"/>
    <w:rsid w:val="005020AC"/>
    <w:rsid w:val="00502AE6"/>
    <w:rsid w:val="00503615"/>
    <w:rsid w:val="00504189"/>
    <w:rsid w:val="00507119"/>
    <w:rsid w:val="0050720F"/>
    <w:rsid w:val="00510210"/>
    <w:rsid w:val="00511717"/>
    <w:rsid w:val="00511ABB"/>
    <w:rsid w:val="00513289"/>
    <w:rsid w:val="005142DF"/>
    <w:rsid w:val="0051451B"/>
    <w:rsid w:val="00514A57"/>
    <w:rsid w:val="00514A90"/>
    <w:rsid w:val="005160F9"/>
    <w:rsid w:val="00521C56"/>
    <w:rsid w:val="00521E82"/>
    <w:rsid w:val="005223E6"/>
    <w:rsid w:val="00524828"/>
    <w:rsid w:val="00526CFF"/>
    <w:rsid w:val="00527FCC"/>
    <w:rsid w:val="00530708"/>
    <w:rsid w:val="0053388B"/>
    <w:rsid w:val="00534718"/>
    <w:rsid w:val="0053575D"/>
    <w:rsid w:val="00535773"/>
    <w:rsid w:val="00537AB4"/>
    <w:rsid w:val="00537EEC"/>
    <w:rsid w:val="00542B05"/>
    <w:rsid w:val="005438FC"/>
    <w:rsid w:val="00543C44"/>
    <w:rsid w:val="00543E6C"/>
    <w:rsid w:val="00546C5B"/>
    <w:rsid w:val="005508E7"/>
    <w:rsid w:val="00551FC5"/>
    <w:rsid w:val="00552776"/>
    <w:rsid w:val="005537D5"/>
    <w:rsid w:val="00553EFA"/>
    <w:rsid w:val="00555A2E"/>
    <w:rsid w:val="00555B5C"/>
    <w:rsid w:val="00556021"/>
    <w:rsid w:val="005610F6"/>
    <w:rsid w:val="00561424"/>
    <w:rsid w:val="005622EE"/>
    <w:rsid w:val="0056332A"/>
    <w:rsid w:val="005641FA"/>
    <w:rsid w:val="00564C1D"/>
    <w:rsid w:val="00565087"/>
    <w:rsid w:val="00566D80"/>
    <w:rsid w:val="00566ED3"/>
    <w:rsid w:val="005700A5"/>
    <w:rsid w:val="005709D3"/>
    <w:rsid w:val="00570DD5"/>
    <w:rsid w:val="005721BB"/>
    <w:rsid w:val="00572E14"/>
    <w:rsid w:val="005771A9"/>
    <w:rsid w:val="00577757"/>
    <w:rsid w:val="00577FC9"/>
    <w:rsid w:val="00580798"/>
    <w:rsid w:val="00585697"/>
    <w:rsid w:val="005856CE"/>
    <w:rsid w:val="005915F3"/>
    <w:rsid w:val="005931C8"/>
    <w:rsid w:val="00593DA4"/>
    <w:rsid w:val="0059530C"/>
    <w:rsid w:val="00596066"/>
    <w:rsid w:val="005973BE"/>
    <w:rsid w:val="005A1A2F"/>
    <w:rsid w:val="005A2A38"/>
    <w:rsid w:val="005A2A65"/>
    <w:rsid w:val="005A2C23"/>
    <w:rsid w:val="005A3F5C"/>
    <w:rsid w:val="005A5986"/>
    <w:rsid w:val="005A5D42"/>
    <w:rsid w:val="005B0196"/>
    <w:rsid w:val="005B35F9"/>
    <w:rsid w:val="005C0AA0"/>
    <w:rsid w:val="005C3BEF"/>
    <w:rsid w:val="005C6186"/>
    <w:rsid w:val="005C671A"/>
    <w:rsid w:val="005D2E01"/>
    <w:rsid w:val="005D3761"/>
    <w:rsid w:val="005D50B0"/>
    <w:rsid w:val="005D5E7E"/>
    <w:rsid w:val="005D6FAF"/>
    <w:rsid w:val="005D7526"/>
    <w:rsid w:val="005E1901"/>
    <w:rsid w:val="005E1B67"/>
    <w:rsid w:val="005E2535"/>
    <w:rsid w:val="005E5F25"/>
    <w:rsid w:val="005E69AE"/>
    <w:rsid w:val="005F0785"/>
    <w:rsid w:val="005F4043"/>
    <w:rsid w:val="005F4C25"/>
    <w:rsid w:val="005F5F40"/>
    <w:rsid w:val="005F71FD"/>
    <w:rsid w:val="005F7411"/>
    <w:rsid w:val="006000D4"/>
    <w:rsid w:val="006003E9"/>
    <w:rsid w:val="00602AEA"/>
    <w:rsid w:val="00604886"/>
    <w:rsid w:val="00604EAD"/>
    <w:rsid w:val="006055AE"/>
    <w:rsid w:val="00607664"/>
    <w:rsid w:val="00607E3C"/>
    <w:rsid w:val="00612985"/>
    <w:rsid w:val="006139FE"/>
    <w:rsid w:val="00614FDF"/>
    <w:rsid w:val="0062379F"/>
    <w:rsid w:val="00623AC3"/>
    <w:rsid w:val="006246A7"/>
    <w:rsid w:val="0062595A"/>
    <w:rsid w:val="00631400"/>
    <w:rsid w:val="00631AC9"/>
    <w:rsid w:val="00632227"/>
    <w:rsid w:val="006345B6"/>
    <w:rsid w:val="00634730"/>
    <w:rsid w:val="00634C9D"/>
    <w:rsid w:val="0063543D"/>
    <w:rsid w:val="00645F5B"/>
    <w:rsid w:val="00647114"/>
    <w:rsid w:val="00651308"/>
    <w:rsid w:val="00653E44"/>
    <w:rsid w:val="0065402C"/>
    <w:rsid w:val="0065417E"/>
    <w:rsid w:val="00654D3E"/>
    <w:rsid w:val="0065770C"/>
    <w:rsid w:val="00662404"/>
    <w:rsid w:val="00663041"/>
    <w:rsid w:val="00663E8E"/>
    <w:rsid w:val="00664982"/>
    <w:rsid w:val="006675E6"/>
    <w:rsid w:val="00667FA9"/>
    <w:rsid w:val="006704EC"/>
    <w:rsid w:val="00670F4D"/>
    <w:rsid w:val="00672243"/>
    <w:rsid w:val="0067476F"/>
    <w:rsid w:val="00681697"/>
    <w:rsid w:val="006818C6"/>
    <w:rsid w:val="00681C78"/>
    <w:rsid w:val="00681C9B"/>
    <w:rsid w:val="0068207C"/>
    <w:rsid w:val="0068362C"/>
    <w:rsid w:val="00686C3D"/>
    <w:rsid w:val="006870BA"/>
    <w:rsid w:val="0069226A"/>
    <w:rsid w:val="00692420"/>
    <w:rsid w:val="00695EB1"/>
    <w:rsid w:val="006960DC"/>
    <w:rsid w:val="006A0C6C"/>
    <w:rsid w:val="006A0EBC"/>
    <w:rsid w:val="006A13A8"/>
    <w:rsid w:val="006A1C05"/>
    <w:rsid w:val="006A323F"/>
    <w:rsid w:val="006A4072"/>
    <w:rsid w:val="006A532E"/>
    <w:rsid w:val="006A5540"/>
    <w:rsid w:val="006A7B6F"/>
    <w:rsid w:val="006A7E02"/>
    <w:rsid w:val="006B0669"/>
    <w:rsid w:val="006B0FDE"/>
    <w:rsid w:val="006B1210"/>
    <w:rsid w:val="006B28BE"/>
    <w:rsid w:val="006B2C90"/>
    <w:rsid w:val="006B30D0"/>
    <w:rsid w:val="006B5497"/>
    <w:rsid w:val="006B7202"/>
    <w:rsid w:val="006B7CA8"/>
    <w:rsid w:val="006C0661"/>
    <w:rsid w:val="006C33D7"/>
    <w:rsid w:val="006C3D95"/>
    <w:rsid w:val="006C43B4"/>
    <w:rsid w:val="006C4C72"/>
    <w:rsid w:val="006C708C"/>
    <w:rsid w:val="006D109D"/>
    <w:rsid w:val="006D43A6"/>
    <w:rsid w:val="006D489B"/>
    <w:rsid w:val="006D4941"/>
    <w:rsid w:val="006D4C74"/>
    <w:rsid w:val="006D713E"/>
    <w:rsid w:val="006D7F68"/>
    <w:rsid w:val="006E01DF"/>
    <w:rsid w:val="006E1BA1"/>
    <w:rsid w:val="006E33BC"/>
    <w:rsid w:val="006E36C9"/>
    <w:rsid w:val="006E5C86"/>
    <w:rsid w:val="006E6AED"/>
    <w:rsid w:val="006F2EA7"/>
    <w:rsid w:val="006F3925"/>
    <w:rsid w:val="006F3D9E"/>
    <w:rsid w:val="006F4D89"/>
    <w:rsid w:val="007026B0"/>
    <w:rsid w:val="0070310A"/>
    <w:rsid w:val="007037D0"/>
    <w:rsid w:val="00703DBC"/>
    <w:rsid w:val="00706E66"/>
    <w:rsid w:val="007116FF"/>
    <w:rsid w:val="00713C44"/>
    <w:rsid w:val="00715490"/>
    <w:rsid w:val="00715983"/>
    <w:rsid w:val="00716FA6"/>
    <w:rsid w:val="00716FAD"/>
    <w:rsid w:val="007207BC"/>
    <w:rsid w:val="007210B4"/>
    <w:rsid w:val="007214C5"/>
    <w:rsid w:val="00721F55"/>
    <w:rsid w:val="0072344A"/>
    <w:rsid w:val="00723BC4"/>
    <w:rsid w:val="007257FF"/>
    <w:rsid w:val="007316B1"/>
    <w:rsid w:val="00732E98"/>
    <w:rsid w:val="007345D3"/>
    <w:rsid w:val="00734A5B"/>
    <w:rsid w:val="007368AE"/>
    <w:rsid w:val="00737DB9"/>
    <w:rsid w:val="0074026F"/>
    <w:rsid w:val="00741272"/>
    <w:rsid w:val="007429F6"/>
    <w:rsid w:val="00742F22"/>
    <w:rsid w:val="00744C8E"/>
    <w:rsid w:val="00744E76"/>
    <w:rsid w:val="00746236"/>
    <w:rsid w:val="00750C28"/>
    <w:rsid w:val="00751A99"/>
    <w:rsid w:val="00752198"/>
    <w:rsid w:val="0075242E"/>
    <w:rsid w:val="00753881"/>
    <w:rsid w:val="0076077D"/>
    <w:rsid w:val="00763252"/>
    <w:rsid w:val="00765D86"/>
    <w:rsid w:val="007713D4"/>
    <w:rsid w:val="00774DA4"/>
    <w:rsid w:val="00774F1E"/>
    <w:rsid w:val="007757BC"/>
    <w:rsid w:val="0077794D"/>
    <w:rsid w:val="00781A53"/>
    <w:rsid w:val="00781D07"/>
    <w:rsid w:val="00781F0F"/>
    <w:rsid w:val="00782965"/>
    <w:rsid w:val="007830F8"/>
    <w:rsid w:val="0078318F"/>
    <w:rsid w:val="00783D3C"/>
    <w:rsid w:val="0078672F"/>
    <w:rsid w:val="007908DC"/>
    <w:rsid w:val="0079127F"/>
    <w:rsid w:val="00792BC0"/>
    <w:rsid w:val="007A0324"/>
    <w:rsid w:val="007A10C0"/>
    <w:rsid w:val="007A2F38"/>
    <w:rsid w:val="007A4A7F"/>
    <w:rsid w:val="007A5AAB"/>
    <w:rsid w:val="007A634D"/>
    <w:rsid w:val="007A6B14"/>
    <w:rsid w:val="007A6E02"/>
    <w:rsid w:val="007B11CB"/>
    <w:rsid w:val="007B2914"/>
    <w:rsid w:val="007B29BE"/>
    <w:rsid w:val="007B32CF"/>
    <w:rsid w:val="007B600E"/>
    <w:rsid w:val="007B76F6"/>
    <w:rsid w:val="007C01B1"/>
    <w:rsid w:val="007C0A28"/>
    <w:rsid w:val="007C1DB3"/>
    <w:rsid w:val="007C24D1"/>
    <w:rsid w:val="007C2EB4"/>
    <w:rsid w:val="007C3B1A"/>
    <w:rsid w:val="007C3E62"/>
    <w:rsid w:val="007C413C"/>
    <w:rsid w:val="007C42E3"/>
    <w:rsid w:val="007D1B0D"/>
    <w:rsid w:val="007D487A"/>
    <w:rsid w:val="007D5189"/>
    <w:rsid w:val="007D6D85"/>
    <w:rsid w:val="007D7396"/>
    <w:rsid w:val="007E1D16"/>
    <w:rsid w:val="007E1E09"/>
    <w:rsid w:val="007E313E"/>
    <w:rsid w:val="007E405D"/>
    <w:rsid w:val="007E6D02"/>
    <w:rsid w:val="007F0A55"/>
    <w:rsid w:val="007F0F4A"/>
    <w:rsid w:val="007F15CD"/>
    <w:rsid w:val="007F1B60"/>
    <w:rsid w:val="007F23A8"/>
    <w:rsid w:val="007F31E9"/>
    <w:rsid w:val="007F3748"/>
    <w:rsid w:val="007F3762"/>
    <w:rsid w:val="007F5E68"/>
    <w:rsid w:val="007F745E"/>
    <w:rsid w:val="008007D9"/>
    <w:rsid w:val="008013B4"/>
    <w:rsid w:val="00802234"/>
    <w:rsid w:val="008028A4"/>
    <w:rsid w:val="00802901"/>
    <w:rsid w:val="0080674F"/>
    <w:rsid w:val="00806FDA"/>
    <w:rsid w:val="00813F9C"/>
    <w:rsid w:val="00815022"/>
    <w:rsid w:val="00820B25"/>
    <w:rsid w:val="008223AE"/>
    <w:rsid w:val="00822EA3"/>
    <w:rsid w:val="00825F06"/>
    <w:rsid w:val="00826190"/>
    <w:rsid w:val="0082761D"/>
    <w:rsid w:val="00830747"/>
    <w:rsid w:val="00831855"/>
    <w:rsid w:val="0083282E"/>
    <w:rsid w:val="008334C0"/>
    <w:rsid w:val="00835181"/>
    <w:rsid w:val="00835BA9"/>
    <w:rsid w:val="0083621F"/>
    <w:rsid w:val="0083730D"/>
    <w:rsid w:val="00840CD8"/>
    <w:rsid w:val="00840F50"/>
    <w:rsid w:val="00841B03"/>
    <w:rsid w:val="00843D2B"/>
    <w:rsid w:val="00850B60"/>
    <w:rsid w:val="00854B12"/>
    <w:rsid w:val="0086045F"/>
    <w:rsid w:val="008605CF"/>
    <w:rsid w:val="008635A1"/>
    <w:rsid w:val="00865DDB"/>
    <w:rsid w:val="00871CF0"/>
    <w:rsid w:val="00875762"/>
    <w:rsid w:val="00875D3F"/>
    <w:rsid w:val="008768CA"/>
    <w:rsid w:val="00877D6B"/>
    <w:rsid w:val="008851FB"/>
    <w:rsid w:val="008855D4"/>
    <w:rsid w:val="008866BD"/>
    <w:rsid w:val="00891CFE"/>
    <w:rsid w:val="008929F3"/>
    <w:rsid w:val="0089585F"/>
    <w:rsid w:val="00897935"/>
    <w:rsid w:val="00897B2D"/>
    <w:rsid w:val="00897FC3"/>
    <w:rsid w:val="008A087E"/>
    <w:rsid w:val="008A311D"/>
    <w:rsid w:val="008A3903"/>
    <w:rsid w:val="008B0466"/>
    <w:rsid w:val="008B2114"/>
    <w:rsid w:val="008B3B63"/>
    <w:rsid w:val="008B4D9E"/>
    <w:rsid w:val="008B7B7B"/>
    <w:rsid w:val="008C35F9"/>
    <w:rsid w:val="008C384C"/>
    <w:rsid w:val="008C5DDF"/>
    <w:rsid w:val="008D10FE"/>
    <w:rsid w:val="008D158F"/>
    <w:rsid w:val="008D190A"/>
    <w:rsid w:val="008D1B40"/>
    <w:rsid w:val="008D4FD3"/>
    <w:rsid w:val="008D5675"/>
    <w:rsid w:val="008D5C82"/>
    <w:rsid w:val="008D6293"/>
    <w:rsid w:val="008D6D32"/>
    <w:rsid w:val="008E1FF8"/>
    <w:rsid w:val="008E588D"/>
    <w:rsid w:val="008E7986"/>
    <w:rsid w:val="008F0727"/>
    <w:rsid w:val="008F5168"/>
    <w:rsid w:val="008F6E93"/>
    <w:rsid w:val="00901C92"/>
    <w:rsid w:val="0090271F"/>
    <w:rsid w:val="00902784"/>
    <w:rsid w:val="00902E23"/>
    <w:rsid w:val="00903291"/>
    <w:rsid w:val="0090399A"/>
    <w:rsid w:val="00904CDA"/>
    <w:rsid w:val="00906293"/>
    <w:rsid w:val="009069A6"/>
    <w:rsid w:val="00906D6D"/>
    <w:rsid w:val="00906E3A"/>
    <w:rsid w:val="00910F8C"/>
    <w:rsid w:val="009114D7"/>
    <w:rsid w:val="00911ACB"/>
    <w:rsid w:val="0091347D"/>
    <w:rsid w:val="0091348E"/>
    <w:rsid w:val="00914798"/>
    <w:rsid w:val="00915525"/>
    <w:rsid w:val="00915541"/>
    <w:rsid w:val="00915BBD"/>
    <w:rsid w:val="00916195"/>
    <w:rsid w:val="00916949"/>
    <w:rsid w:val="00916BC2"/>
    <w:rsid w:val="00917CCB"/>
    <w:rsid w:val="00917F5A"/>
    <w:rsid w:val="00923329"/>
    <w:rsid w:val="009244B4"/>
    <w:rsid w:val="00925464"/>
    <w:rsid w:val="00925A59"/>
    <w:rsid w:val="00926846"/>
    <w:rsid w:val="009272B0"/>
    <w:rsid w:val="00933FF1"/>
    <w:rsid w:val="00936053"/>
    <w:rsid w:val="0093760D"/>
    <w:rsid w:val="009400AE"/>
    <w:rsid w:val="0094205B"/>
    <w:rsid w:val="00942EC2"/>
    <w:rsid w:val="00943087"/>
    <w:rsid w:val="00943CED"/>
    <w:rsid w:val="0094412B"/>
    <w:rsid w:val="00950725"/>
    <w:rsid w:val="009536FA"/>
    <w:rsid w:val="00953E6A"/>
    <w:rsid w:val="0095430B"/>
    <w:rsid w:val="009557AC"/>
    <w:rsid w:val="00955993"/>
    <w:rsid w:val="0096068D"/>
    <w:rsid w:val="00961750"/>
    <w:rsid w:val="00962E01"/>
    <w:rsid w:val="00962ED2"/>
    <w:rsid w:val="00963494"/>
    <w:rsid w:val="0097015A"/>
    <w:rsid w:val="00970706"/>
    <w:rsid w:val="00970DA4"/>
    <w:rsid w:val="00971F02"/>
    <w:rsid w:val="009721DF"/>
    <w:rsid w:val="00972D6A"/>
    <w:rsid w:val="00973834"/>
    <w:rsid w:val="00973F6E"/>
    <w:rsid w:val="009826B3"/>
    <w:rsid w:val="00983465"/>
    <w:rsid w:val="009872E0"/>
    <w:rsid w:val="009878DE"/>
    <w:rsid w:val="009950DE"/>
    <w:rsid w:val="00995497"/>
    <w:rsid w:val="00995501"/>
    <w:rsid w:val="00996113"/>
    <w:rsid w:val="00997281"/>
    <w:rsid w:val="009A1521"/>
    <w:rsid w:val="009A2BFA"/>
    <w:rsid w:val="009A6DA8"/>
    <w:rsid w:val="009A7121"/>
    <w:rsid w:val="009B055C"/>
    <w:rsid w:val="009B07DA"/>
    <w:rsid w:val="009B3567"/>
    <w:rsid w:val="009B57F7"/>
    <w:rsid w:val="009B5DA9"/>
    <w:rsid w:val="009B5DCE"/>
    <w:rsid w:val="009B6825"/>
    <w:rsid w:val="009B7860"/>
    <w:rsid w:val="009C0B6F"/>
    <w:rsid w:val="009C0E4E"/>
    <w:rsid w:val="009C31E3"/>
    <w:rsid w:val="009C3C1D"/>
    <w:rsid w:val="009C4180"/>
    <w:rsid w:val="009C4185"/>
    <w:rsid w:val="009C49E4"/>
    <w:rsid w:val="009C4B19"/>
    <w:rsid w:val="009C6B1C"/>
    <w:rsid w:val="009D2A34"/>
    <w:rsid w:val="009D4339"/>
    <w:rsid w:val="009D633D"/>
    <w:rsid w:val="009E0AA1"/>
    <w:rsid w:val="009E3248"/>
    <w:rsid w:val="009E55FD"/>
    <w:rsid w:val="009E6E52"/>
    <w:rsid w:val="009E73CC"/>
    <w:rsid w:val="009E7D5B"/>
    <w:rsid w:val="009F0748"/>
    <w:rsid w:val="009F1642"/>
    <w:rsid w:val="009F37B7"/>
    <w:rsid w:val="009F49B3"/>
    <w:rsid w:val="009F5E43"/>
    <w:rsid w:val="009F6443"/>
    <w:rsid w:val="009F6F20"/>
    <w:rsid w:val="00A026E5"/>
    <w:rsid w:val="00A04A3D"/>
    <w:rsid w:val="00A1046F"/>
    <w:rsid w:val="00A10F02"/>
    <w:rsid w:val="00A11010"/>
    <w:rsid w:val="00A11044"/>
    <w:rsid w:val="00A1575E"/>
    <w:rsid w:val="00A15927"/>
    <w:rsid w:val="00A164B4"/>
    <w:rsid w:val="00A16F12"/>
    <w:rsid w:val="00A178D5"/>
    <w:rsid w:val="00A20336"/>
    <w:rsid w:val="00A21212"/>
    <w:rsid w:val="00A2217C"/>
    <w:rsid w:val="00A2361B"/>
    <w:rsid w:val="00A250CC"/>
    <w:rsid w:val="00A26956"/>
    <w:rsid w:val="00A27197"/>
    <w:rsid w:val="00A27299"/>
    <w:rsid w:val="00A27A38"/>
    <w:rsid w:val="00A3047C"/>
    <w:rsid w:val="00A316B7"/>
    <w:rsid w:val="00A31D19"/>
    <w:rsid w:val="00A32AF0"/>
    <w:rsid w:val="00A353D3"/>
    <w:rsid w:val="00A40063"/>
    <w:rsid w:val="00A42C78"/>
    <w:rsid w:val="00A52019"/>
    <w:rsid w:val="00A52C69"/>
    <w:rsid w:val="00A53724"/>
    <w:rsid w:val="00A54A42"/>
    <w:rsid w:val="00A55310"/>
    <w:rsid w:val="00A57DE4"/>
    <w:rsid w:val="00A6171D"/>
    <w:rsid w:val="00A62A0A"/>
    <w:rsid w:val="00A62B72"/>
    <w:rsid w:val="00A64F0B"/>
    <w:rsid w:val="00A70D9A"/>
    <w:rsid w:val="00A729FB"/>
    <w:rsid w:val="00A73129"/>
    <w:rsid w:val="00A75A83"/>
    <w:rsid w:val="00A7650B"/>
    <w:rsid w:val="00A76EA6"/>
    <w:rsid w:val="00A81181"/>
    <w:rsid w:val="00A82346"/>
    <w:rsid w:val="00A8446B"/>
    <w:rsid w:val="00A91493"/>
    <w:rsid w:val="00A91588"/>
    <w:rsid w:val="00A91741"/>
    <w:rsid w:val="00A92BA1"/>
    <w:rsid w:val="00A930ED"/>
    <w:rsid w:val="00A943CF"/>
    <w:rsid w:val="00A95142"/>
    <w:rsid w:val="00A96AA9"/>
    <w:rsid w:val="00AA0460"/>
    <w:rsid w:val="00AA0E86"/>
    <w:rsid w:val="00AA1168"/>
    <w:rsid w:val="00AA1B6B"/>
    <w:rsid w:val="00AA4BD2"/>
    <w:rsid w:val="00AA5FD5"/>
    <w:rsid w:val="00AA67E2"/>
    <w:rsid w:val="00AA708D"/>
    <w:rsid w:val="00AB03E7"/>
    <w:rsid w:val="00AB2731"/>
    <w:rsid w:val="00AB3184"/>
    <w:rsid w:val="00AB3A4B"/>
    <w:rsid w:val="00AB60EC"/>
    <w:rsid w:val="00AB6BDA"/>
    <w:rsid w:val="00AC0407"/>
    <w:rsid w:val="00AC062B"/>
    <w:rsid w:val="00AC6BC6"/>
    <w:rsid w:val="00AD081C"/>
    <w:rsid w:val="00AD190C"/>
    <w:rsid w:val="00AD2DEE"/>
    <w:rsid w:val="00AD3273"/>
    <w:rsid w:val="00AD3F96"/>
    <w:rsid w:val="00AD535D"/>
    <w:rsid w:val="00AD58DB"/>
    <w:rsid w:val="00AD6D3D"/>
    <w:rsid w:val="00AE12BC"/>
    <w:rsid w:val="00AE19D1"/>
    <w:rsid w:val="00AE27BF"/>
    <w:rsid w:val="00AE3797"/>
    <w:rsid w:val="00AE77EC"/>
    <w:rsid w:val="00AF18DD"/>
    <w:rsid w:val="00AF3CD6"/>
    <w:rsid w:val="00AF409A"/>
    <w:rsid w:val="00AF46B1"/>
    <w:rsid w:val="00AF59C3"/>
    <w:rsid w:val="00AF6148"/>
    <w:rsid w:val="00B00F0D"/>
    <w:rsid w:val="00B03B5E"/>
    <w:rsid w:val="00B11199"/>
    <w:rsid w:val="00B11357"/>
    <w:rsid w:val="00B14CEA"/>
    <w:rsid w:val="00B15449"/>
    <w:rsid w:val="00B15D9A"/>
    <w:rsid w:val="00B16FC7"/>
    <w:rsid w:val="00B17447"/>
    <w:rsid w:val="00B2047C"/>
    <w:rsid w:val="00B22B61"/>
    <w:rsid w:val="00B23868"/>
    <w:rsid w:val="00B23C75"/>
    <w:rsid w:val="00B2629C"/>
    <w:rsid w:val="00B268E6"/>
    <w:rsid w:val="00B26A05"/>
    <w:rsid w:val="00B27AAE"/>
    <w:rsid w:val="00B30DE9"/>
    <w:rsid w:val="00B3149E"/>
    <w:rsid w:val="00B31E0E"/>
    <w:rsid w:val="00B321C6"/>
    <w:rsid w:val="00B32B29"/>
    <w:rsid w:val="00B36419"/>
    <w:rsid w:val="00B43386"/>
    <w:rsid w:val="00B435CB"/>
    <w:rsid w:val="00B44049"/>
    <w:rsid w:val="00B4513C"/>
    <w:rsid w:val="00B474C6"/>
    <w:rsid w:val="00B52D24"/>
    <w:rsid w:val="00B5338F"/>
    <w:rsid w:val="00B53CFC"/>
    <w:rsid w:val="00B55820"/>
    <w:rsid w:val="00B61020"/>
    <w:rsid w:val="00B63D9E"/>
    <w:rsid w:val="00B63E0A"/>
    <w:rsid w:val="00B7101C"/>
    <w:rsid w:val="00B71441"/>
    <w:rsid w:val="00B71A25"/>
    <w:rsid w:val="00B71A6E"/>
    <w:rsid w:val="00B7502B"/>
    <w:rsid w:val="00B77099"/>
    <w:rsid w:val="00B77666"/>
    <w:rsid w:val="00B802B6"/>
    <w:rsid w:val="00B82BB1"/>
    <w:rsid w:val="00B8414C"/>
    <w:rsid w:val="00B90B81"/>
    <w:rsid w:val="00B91ED7"/>
    <w:rsid w:val="00B920AD"/>
    <w:rsid w:val="00B92610"/>
    <w:rsid w:val="00B929FF"/>
    <w:rsid w:val="00B92B6B"/>
    <w:rsid w:val="00B92C33"/>
    <w:rsid w:val="00B93086"/>
    <w:rsid w:val="00B93523"/>
    <w:rsid w:val="00BA13F1"/>
    <w:rsid w:val="00BA165B"/>
    <w:rsid w:val="00BA19ED"/>
    <w:rsid w:val="00BA300B"/>
    <w:rsid w:val="00BA4499"/>
    <w:rsid w:val="00BA4B8D"/>
    <w:rsid w:val="00BA79B9"/>
    <w:rsid w:val="00BB17DC"/>
    <w:rsid w:val="00BB2F30"/>
    <w:rsid w:val="00BB38C0"/>
    <w:rsid w:val="00BB6457"/>
    <w:rsid w:val="00BC0175"/>
    <w:rsid w:val="00BC0F7D"/>
    <w:rsid w:val="00BC2F5A"/>
    <w:rsid w:val="00BC38F6"/>
    <w:rsid w:val="00BC5439"/>
    <w:rsid w:val="00BC5B4D"/>
    <w:rsid w:val="00BC7BA7"/>
    <w:rsid w:val="00BD1478"/>
    <w:rsid w:val="00BD194B"/>
    <w:rsid w:val="00BD4F39"/>
    <w:rsid w:val="00BD5671"/>
    <w:rsid w:val="00BD71ED"/>
    <w:rsid w:val="00BE01C4"/>
    <w:rsid w:val="00BE054D"/>
    <w:rsid w:val="00BE2F2F"/>
    <w:rsid w:val="00BE3255"/>
    <w:rsid w:val="00BE448B"/>
    <w:rsid w:val="00BF09ED"/>
    <w:rsid w:val="00BF128E"/>
    <w:rsid w:val="00BF3C22"/>
    <w:rsid w:val="00BF4565"/>
    <w:rsid w:val="00BF73CB"/>
    <w:rsid w:val="00BF7DD0"/>
    <w:rsid w:val="00C02081"/>
    <w:rsid w:val="00C0380B"/>
    <w:rsid w:val="00C03D00"/>
    <w:rsid w:val="00C04AB4"/>
    <w:rsid w:val="00C04DBF"/>
    <w:rsid w:val="00C04EEB"/>
    <w:rsid w:val="00C053A5"/>
    <w:rsid w:val="00C0634B"/>
    <w:rsid w:val="00C06E73"/>
    <w:rsid w:val="00C070EC"/>
    <w:rsid w:val="00C13A85"/>
    <w:rsid w:val="00C1496A"/>
    <w:rsid w:val="00C20EA5"/>
    <w:rsid w:val="00C2684C"/>
    <w:rsid w:val="00C3012D"/>
    <w:rsid w:val="00C3224C"/>
    <w:rsid w:val="00C33079"/>
    <w:rsid w:val="00C3749B"/>
    <w:rsid w:val="00C444B4"/>
    <w:rsid w:val="00C446B9"/>
    <w:rsid w:val="00C45231"/>
    <w:rsid w:val="00C474FD"/>
    <w:rsid w:val="00C475DC"/>
    <w:rsid w:val="00C47A12"/>
    <w:rsid w:val="00C50543"/>
    <w:rsid w:val="00C50674"/>
    <w:rsid w:val="00C50B4E"/>
    <w:rsid w:val="00C50BDB"/>
    <w:rsid w:val="00C539B3"/>
    <w:rsid w:val="00C53EC2"/>
    <w:rsid w:val="00C64B10"/>
    <w:rsid w:val="00C652F7"/>
    <w:rsid w:val="00C655D1"/>
    <w:rsid w:val="00C660AB"/>
    <w:rsid w:val="00C72833"/>
    <w:rsid w:val="00C731FC"/>
    <w:rsid w:val="00C74791"/>
    <w:rsid w:val="00C74846"/>
    <w:rsid w:val="00C769F2"/>
    <w:rsid w:val="00C76D42"/>
    <w:rsid w:val="00C771F2"/>
    <w:rsid w:val="00C80F1D"/>
    <w:rsid w:val="00C80F9A"/>
    <w:rsid w:val="00C82B04"/>
    <w:rsid w:val="00C833AE"/>
    <w:rsid w:val="00C85785"/>
    <w:rsid w:val="00C87A3A"/>
    <w:rsid w:val="00C93F40"/>
    <w:rsid w:val="00C962DE"/>
    <w:rsid w:val="00CA3D0C"/>
    <w:rsid w:val="00CA5F06"/>
    <w:rsid w:val="00CA7075"/>
    <w:rsid w:val="00CB0F39"/>
    <w:rsid w:val="00CB1B8A"/>
    <w:rsid w:val="00CB4165"/>
    <w:rsid w:val="00CB4D8C"/>
    <w:rsid w:val="00CB65AC"/>
    <w:rsid w:val="00CB7FEA"/>
    <w:rsid w:val="00CC2205"/>
    <w:rsid w:val="00CC2711"/>
    <w:rsid w:val="00CC36DF"/>
    <w:rsid w:val="00CC4603"/>
    <w:rsid w:val="00CC66E4"/>
    <w:rsid w:val="00CC6E42"/>
    <w:rsid w:val="00CC7E1E"/>
    <w:rsid w:val="00CD0C04"/>
    <w:rsid w:val="00CD168A"/>
    <w:rsid w:val="00CD19CA"/>
    <w:rsid w:val="00CD4588"/>
    <w:rsid w:val="00CD4C1B"/>
    <w:rsid w:val="00CD7D2A"/>
    <w:rsid w:val="00CE0D5A"/>
    <w:rsid w:val="00CE1C63"/>
    <w:rsid w:val="00CE2FAD"/>
    <w:rsid w:val="00CE3362"/>
    <w:rsid w:val="00CE6AEE"/>
    <w:rsid w:val="00CE6B42"/>
    <w:rsid w:val="00CF1B2E"/>
    <w:rsid w:val="00CF20E3"/>
    <w:rsid w:val="00CF2C4E"/>
    <w:rsid w:val="00CF3390"/>
    <w:rsid w:val="00CF42DF"/>
    <w:rsid w:val="00CF6DC7"/>
    <w:rsid w:val="00CF7363"/>
    <w:rsid w:val="00CF7A09"/>
    <w:rsid w:val="00D028C2"/>
    <w:rsid w:val="00D02DB5"/>
    <w:rsid w:val="00D04E90"/>
    <w:rsid w:val="00D11A8D"/>
    <w:rsid w:val="00D1329A"/>
    <w:rsid w:val="00D13B39"/>
    <w:rsid w:val="00D13BD1"/>
    <w:rsid w:val="00D1479E"/>
    <w:rsid w:val="00D1577A"/>
    <w:rsid w:val="00D17B45"/>
    <w:rsid w:val="00D20165"/>
    <w:rsid w:val="00D20FB5"/>
    <w:rsid w:val="00D21632"/>
    <w:rsid w:val="00D22BD4"/>
    <w:rsid w:val="00D23FFF"/>
    <w:rsid w:val="00D26A99"/>
    <w:rsid w:val="00D273A3"/>
    <w:rsid w:val="00D309CC"/>
    <w:rsid w:val="00D318B0"/>
    <w:rsid w:val="00D343FF"/>
    <w:rsid w:val="00D376ED"/>
    <w:rsid w:val="00D37F4A"/>
    <w:rsid w:val="00D40DCC"/>
    <w:rsid w:val="00D41CE2"/>
    <w:rsid w:val="00D41DBD"/>
    <w:rsid w:val="00D41E0F"/>
    <w:rsid w:val="00D423C2"/>
    <w:rsid w:val="00D433B6"/>
    <w:rsid w:val="00D4341D"/>
    <w:rsid w:val="00D45AB0"/>
    <w:rsid w:val="00D45EE8"/>
    <w:rsid w:val="00D46431"/>
    <w:rsid w:val="00D46F1F"/>
    <w:rsid w:val="00D46FAB"/>
    <w:rsid w:val="00D47480"/>
    <w:rsid w:val="00D4771F"/>
    <w:rsid w:val="00D47864"/>
    <w:rsid w:val="00D5004C"/>
    <w:rsid w:val="00D519DF"/>
    <w:rsid w:val="00D52BF1"/>
    <w:rsid w:val="00D53524"/>
    <w:rsid w:val="00D53F5B"/>
    <w:rsid w:val="00D53F92"/>
    <w:rsid w:val="00D5534C"/>
    <w:rsid w:val="00D554AC"/>
    <w:rsid w:val="00D56A52"/>
    <w:rsid w:val="00D578FF"/>
    <w:rsid w:val="00D57972"/>
    <w:rsid w:val="00D579F1"/>
    <w:rsid w:val="00D60DE0"/>
    <w:rsid w:val="00D61FEE"/>
    <w:rsid w:val="00D62E26"/>
    <w:rsid w:val="00D64252"/>
    <w:rsid w:val="00D65FC6"/>
    <w:rsid w:val="00D675A9"/>
    <w:rsid w:val="00D72480"/>
    <w:rsid w:val="00D72A9B"/>
    <w:rsid w:val="00D730ED"/>
    <w:rsid w:val="00D738D6"/>
    <w:rsid w:val="00D741FE"/>
    <w:rsid w:val="00D755EB"/>
    <w:rsid w:val="00D77D0B"/>
    <w:rsid w:val="00D84949"/>
    <w:rsid w:val="00D86869"/>
    <w:rsid w:val="00D87BDA"/>
    <w:rsid w:val="00D87E00"/>
    <w:rsid w:val="00D9134D"/>
    <w:rsid w:val="00D914EE"/>
    <w:rsid w:val="00D9401E"/>
    <w:rsid w:val="00D9470E"/>
    <w:rsid w:val="00D9475E"/>
    <w:rsid w:val="00D94ECA"/>
    <w:rsid w:val="00D96BA5"/>
    <w:rsid w:val="00D971ED"/>
    <w:rsid w:val="00D97C7C"/>
    <w:rsid w:val="00DA2D8C"/>
    <w:rsid w:val="00DA72FC"/>
    <w:rsid w:val="00DA7A03"/>
    <w:rsid w:val="00DB1818"/>
    <w:rsid w:val="00DB3037"/>
    <w:rsid w:val="00DB5952"/>
    <w:rsid w:val="00DC0855"/>
    <w:rsid w:val="00DC0B1C"/>
    <w:rsid w:val="00DC1875"/>
    <w:rsid w:val="00DC309B"/>
    <w:rsid w:val="00DC44C7"/>
    <w:rsid w:val="00DC4DA2"/>
    <w:rsid w:val="00DC4F54"/>
    <w:rsid w:val="00DD1E60"/>
    <w:rsid w:val="00DD31F9"/>
    <w:rsid w:val="00DD3756"/>
    <w:rsid w:val="00DD3ABB"/>
    <w:rsid w:val="00DD4B7C"/>
    <w:rsid w:val="00DD4C17"/>
    <w:rsid w:val="00DD4CA1"/>
    <w:rsid w:val="00DD5954"/>
    <w:rsid w:val="00DD7552"/>
    <w:rsid w:val="00DD768E"/>
    <w:rsid w:val="00DD7DBA"/>
    <w:rsid w:val="00DD7F36"/>
    <w:rsid w:val="00DE0988"/>
    <w:rsid w:val="00DE2E15"/>
    <w:rsid w:val="00DE32ED"/>
    <w:rsid w:val="00DE3CDD"/>
    <w:rsid w:val="00DE5BA4"/>
    <w:rsid w:val="00DE6051"/>
    <w:rsid w:val="00DE6185"/>
    <w:rsid w:val="00DE656E"/>
    <w:rsid w:val="00DF2B1F"/>
    <w:rsid w:val="00DF2F1F"/>
    <w:rsid w:val="00DF4B8F"/>
    <w:rsid w:val="00DF6189"/>
    <w:rsid w:val="00DF62CD"/>
    <w:rsid w:val="00DF7377"/>
    <w:rsid w:val="00DF752D"/>
    <w:rsid w:val="00E00EA7"/>
    <w:rsid w:val="00E00FED"/>
    <w:rsid w:val="00E03542"/>
    <w:rsid w:val="00E04524"/>
    <w:rsid w:val="00E05F92"/>
    <w:rsid w:val="00E05FB5"/>
    <w:rsid w:val="00E07E19"/>
    <w:rsid w:val="00E113CA"/>
    <w:rsid w:val="00E12049"/>
    <w:rsid w:val="00E12C2C"/>
    <w:rsid w:val="00E137CC"/>
    <w:rsid w:val="00E16192"/>
    <w:rsid w:val="00E16509"/>
    <w:rsid w:val="00E22308"/>
    <w:rsid w:val="00E243AE"/>
    <w:rsid w:val="00E25269"/>
    <w:rsid w:val="00E255F5"/>
    <w:rsid w:val="00E2616F"/>
    <w:rsid w:val="00E27B69"/>
    <w:rsid w:val="00E30524"/>
    <w:rsid w:val="00E309BF"/>
    <w:rsid w:val="00E3104A"/>
    <w:rsid w:val="00E3176F"/>
    <w:rsid w:val="00E3192D"/>
    <w:rsid w:val="00E3300C"/>
    <w:rsid w:val="00E341B3"/>
    <w:rsid w:val="00E369B1"/>
    <w:rsid w:val="00E37B0E"/>
    <w:rsid w:val="00E4295C"/>
    <w:rsid w:val="00E44582"/>
    <w:rsid w:val="00E44F4C"/>
    <w:rsid w:val="00E469BE"/>
    <w:rsid w:val="00E4751A"/>
    <w:rsid w:val="00E47E0A"/>
    <w:rsid w:val="00E50039"/>
    <w:rsid w:val="00E51FFB"/>
    <w:rsid w:val="00E52814"/>
    <w:rsid w:val="00E53966"/>
    <w:rsid w:val="00E53D9E"/>
    <w:rsid w:val="00E54502"/>
    <w:rsid w:val="00E54DB8"/>
    <w:rsid w:val="00E64372"/>
    <w:rsid w:val="00E64FAA"/>
    <w:rsid w:val="00E65E13"/>
    <w:rsid w:val="00E66464"/>
    <w:rsid w:val="00E66A0A"/>
    <w:rsid w:val="00E7069E"/>
    <w:rsid w:val="00E72324"/>
    <w:rsid w:val="00E72ABE"/>
    <w:rsid w:val="00E76A34"/>
    <w:rsid w:val="00E77645"/>
    <w:rsid w:val="00E82213"/>
    <w:rsid w:val="00E82A4C"/>
    <w:rsid w:val="00E84B99"/>
    <w:rsid w:val="00E855CB"/>
    <w:rsid w:val="00E87FEF"/>
    <w:rsid w:val="00E90DAA"/>
    <w:rsid w:val="00E91494"/>
    <w:rsid w:val="00E92385"/>
    <w:rsid w:val="00E92A63"/>
    <w:rsid w:val="00E96DF2"/>
    <w:rsid w:val="00E9717C"/>
    <w:rsid w:val="00EA0250"/>
    <w:rsid w:val="00EA0C19"/>
    <w:rsid w:val="00EA7766"/>
    <w:rsid w:val="00EA7CBD"/>
    <w:rsid w:val="00EB1740"/>
    <w:rsid w:val="00EB186E"/>
    <w:rsid w:val="00EB2999"/>
    <w:rsid w:val="00EB3710"/>
    <w:rsid w:val="00EB5013"/>
    <w:rsid w:val="00EB5B83"/>
    <w:rsid w:val="00EB6386"/>
    <w:rsid w:val="00EC0007"/>
    <w:rsid w:val="00EC0766"/>
    <w:rsid w:val="00EC1A01"/>
    <w:rsid w:val="00EC48C4"/>
    <w:rsid w:val="00EC4A25"/>
    <w:rsid w:val="00EC508A"/>
    <w:rsid w:val="00EC535C"/>
    <w:rsid w:val="00EC769C"/>
    <w:rsid w:val="00ED24A0"/>
    <w:rsid w:val="00ED568A"/>
    <w:rsid w:val="00ED77BD"/>
    <w:rsid w:val="00EE2E90"/>
    <w:rsid w:val="00EE3D6E"/>
    <w:rsid w:val="00EE5618"/>
    <w:rsid w:val="00EE5AA7"/>
    <w:rsid w:val="00EE670D"/>
    <w:rsid w:val="00EE7DD9"/>
    <w:rsid w:val="00EF0EB0"/>
    <w:rsid w:val="00EF1E68"/>
    <w:rsid w:val="00EF250D"/>
    <w:rsid w:val="00EF380F"/>
    <w:rsid w:val="00EF444D"/>
    <w:rsid w:val="00EF4C60"/>
    <w:rsid w:val="00EF5A24"/>
    <w:rsid w:val="00EF5D58"/>
    <w:rsid w:val="00EF6C1E"/>
    <w:rsid w:val="00F025A2"/>
    <w:rsid w:val="00F04712"/>
    <w:rsid w:val="00F04A6F"/>
    <w:rsid w:val="00F04CE1"/>
    <w:rsid w:val="00F05F40"/>
    <w:rsid w:val="00F06D17"/>
    <w:rsid w:val="00F0730C"/>
    <w:rsid w:val="00F10E48"/>
    <w:rsid w:val="00F169DB"/>
    <w:rsid w:val="00F16D99"/>
    <w:rsid w:val="00F209F3"/>
    <w:rsid w:val="00F20E92"/>
    <w:rsid w:val="00F21311"/>
    <w:rsid w:val="00F22128"/>
    <w:rsid w:val="00F22EC7"/>
    <w:rsid w:val="00F24D54"/>
    <w:rsid w:val="00F25C01"/>
    <w:rsid w:val="00F2605D"/>
    <w:rsid w:val="00F26CDE"/>
    <w:rsid w:val="00F306E8"/>
    <w:rsid w:val="00F30982"/>
    <w:rsid w:val="00F325C8"/>
    <w:rsid w:val="00F3466B"/>
    <w:rsid w:val="00F356F8"/>
    <w:rsid w:val="00F40408"/>
    <w:rsid w:val="00F406EA"/>
    <w:rsid w:val="00F4137D"/>
    <w:rsid w:val="00F46663"/>
    <w:rsid w:val="00F474CD"/>
    <w:rsid w:val="00F4757D"/>
    <w:rsid w:val="00F5250F"/>
    <w:rsid w:val="00F538CB"/>
    <w:rsid w:val="00F55388"/>
    <w:rsid w:val="00F555CF"/>
    <w:rsid w:val="00F55D2E"/>
    <w:rsid w:val="00F60426"/>
    <w:rsid w:val="00F620FD"/>
    <w:rsid w:val="00F6213A"/>
    <w:rsid w:val="00F6224B"/>
    <w:rsid w:val="00F62449"/>
    <w:rsid w:val="00F62AEB"/>
    <w:rsid w:val="00F641C7"/>
    <w:rsid w:val="00F64603"/>
    <w:rsid w:val="00F6501D"/>
    <w:rsid w:val="00F653B8"/>
    <w:rsid w:val="00F6788E"/>
    <w:rsid w:val="00F67EA8"/>
    <w:rsid w:val="00F67EF5"/>
    <w:rsid w:val="00F70647"/>
    <w:rsid w:val="00F71563"/>
    <w:rsid w:val="00F721C7"/>
    <w:rsid w:val="00F722B4"/>
    <w:rsid w:val="00F729E9"/>
    <w:rsid w:val="00F77037"/>
    <w:rsid w:val="00F8466B"/>
    <w:rsid w:val="00F84751"/>
    <w:rsid w:val="00F85B80"/>
    <w:rsid w:val="00F860DB"/>
    <w:rsid w:val="00F86973"/>
    <w:rsid w:val="00F9029E"/>
    <w:rsid w:val="00F91351"/>
    <w:rsid w:val="00F94A5C"/>
    <w:rsid w:val="00F96730"/>
    <w:rsid w:val="00F97B58"/>
    <w:rsid w:val="00FA0712"/>
    <w:rsid w:val="00FA0A5E"/>
    <w:rsid w:val="00FA0D4A"/>
    <w:rsid w:val="00FA1266"/>
    <w:rsid w:val="00FA1628"/>
    <w:rsid w:val="00FA2236"/>
    <w:rsid w:val="00FA33F2"/>
    <w:rsid w:val="00FA38D3"/>
    <w:rsid w:val="00FA4547"/>
    <w:rsid w:val="00FA4BEF"/>
    <w:rsid w:val="00FA5C0A"/>
    <w:rsid w:val="00FA7FEF"/>
    <w:rsid w:val="00FB0B78"/>
    <w:rsid w:val="00FB31CA"/>
    <w:rsid w:val="00FB49CF"/>
    <w:rsid w:val="00FB5E7E"/>
    <w:rsid w:val="00FC1192"/>
    <w:rsid w:val="00FC21A7"/>
    <w:rsid w:val="00FC2F4F"/>
    <w:rsid w:val="00FC4484"/>
    <w:rsid w:val="00FC50E1"/>
    <w:rsid w:val="00FC66B4"/>
    <w:rsid w:val="00FC76F5"/>
    <w:rsid w:val="00FD0796"/>
    <w:rsid w:val="00FD2BD0"/>
    <w:rsid w:val="00FD4A8F"/>
    <w:rsid w:val="00FD5D83"/>
    <w:rsid w:val="00FD6139"/>
    <w:rsid w:val="00FD6B81"/>
    <w:rsid w:val="00FD6F18"/>
    <w:rsid w:val="00FD7BE7"/>
    <w:rsid w:val="00FE1B2B"/>
    <w:rsid w:val="00FE44D7"/>
    <w:rsid w:val="00FE706A"/>
    <w:rsid w:val="00FE7528"/>
    <w:rsid w:val="00FE7E90"/>
    <w:rsid w:val="00FF1941"/>
    <w:rsid w:val="00FF4126"/>
    <w:rsid w:val="00FF4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uiPriority="11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14798"/>
    <w:pPr>
      <w:spacing w:after="180"/>
    </w:pPr>
    <w:rPr>
      <w:lang w:eastAsia="en-US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"/>
    <w:basedOn w:val="TableNormal"/>
    <w:uiPriority w:val="39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Normal bullet 2,목록 단락,Bullet list,목록단락,列出段落,列,列表段"/>
    <w:basedOn w:val="Normal"/>
    <w:link w:val="ListParagraphChar"/>
    <w:uiPriority w:val="1"/>
    <w:qFormat/>
    <w:rsid w:val="00F5250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8B0466"/>
    <w:pPr>
      <w:spacing w:before="100" w:beforeAutospacing="1" w:after="100" w:afterAutospacing="1"/>
    </w:pPr>
    <w:rPr>
      <w:rFonts w:eastAsiaTheme="minorEastAsia"/>
      <w:sz w:val="24"/>
      <w:szCs w:val="24"/>
      <w:lang w:val="de-DE"/>
    </w:rPr>
  </w:style>
  <w:style w:type="character" w:styleId="CommentReference">
    <w:name w:val="annotation reference"/>
    <w:basedOn w:val="DefaultParagraphFont"/>
    <w:rsid w:val="002F057E"/>
    <w:rPr>
      <w:sz w:val="16"/>
      <w:szCs w:val="16"/>
    </w:rPr>
  </w:style>
  <w:style w:type="paragraph" w:styleId="CommentText">
    <w:name w:val="annotation text"/>
    <w:basedOn w:val="Normal"/>
    <w:link w:val="CommentTextChar"/>
    <w:rsid w:val="002F057E"/>
  </w:style>
  <w:style w:type="character" w:customStyle="1" w:styleId="CommentTextChar">
    <w:name w:val="Comment Text Char"/>
    <w:basedOn w:val="DefaultParagraphFont"/>
    <w:link w:val="CommentText"/>
    <w:rsid w:val="002F057E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2F05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F057E"/>
    <w:rPr>
      <w:b/>
      <w:bCs/>
      <w:lang w:eastAsia="en-US"/>
    </w:rPr>
  </w:style>
  <w:style w:type="table" w:customStyle="1" w:styleId="TableGrid2">
    <w:name w:val="Table Grid2"/>
    <w:basedOn w:val="TableNormal"/>
    <w:next w:val="TableGrid"/>
    <w:rsid w:val="000F7EA1"/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Char">
    <w:name w:val="B1 Char"/>
    <w:link w:val="B1"/>
    <w:rsid w:val="00401B29"/>
    <w:rPr>
      <w:lang w:eastAsia="en-US"/>
    </w:rPr>
  </w:style>
  <w:style w:type="paragraph" w:styleId="Caption">
    <w:name w:val="caption"/>
    <w:basedOn w:val="Normal"/>
    <w:next w:val="Normal"/>
    <w:unhideWhenUsed/>
    <w:qFormat/>
    <w:rsid w:val="006A7E02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1"/>
    <w:qFormat/>
    <w:locked/>
    <w:rsid w:val="002F45E2"/>
    <w:rPr>
      <w:lang w:eastAsia="en-US"/>
    </w:rPr>
  </w:style>
  <w:style w:type="character" w:customStyle="1" w:styleId="TACChar">
    <w:name w:val="TAC Char"/>
    <w:link w:val="TAC"/>
    <w:qFormat/>
    <w:rsid w:val="003006D9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006D9"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sid w:val="003006D9"/>
    <w:rPr>
      <w:rFonts w:ascii="Arial" w:hAnsi="Arial"/>
      <w:sz w:val="18"/>
      <w:lang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E27B69"/>
    <w:pPr>
      <w:widowControl w:val="0"/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US"/>
    </w:rPr>
  </w:style>
  <w:style w:type="character" w:customStyle="1" w:styleId="SubtitleChar">
    <w:name w:val="Subtitle Char"/>
    <w:basedOn w:val="DefaultParagraphFont"/>
    <w:link w:val="Subtitle"/>
    <w:uiPriority w:val="11"/>
    <w:rsid w:val="00E27B69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US" w:eastAsia="en-US"/>
    </w:rPr>
  </w:style>
  <w:style w:type="character" w:customStyle="1" w:styleId="THChar">
    <w:name w:val="TH Char"/>
    <w:link w:val="TH"/>
    <w:qFormat/>
    <w:rsid w:val="00553EFA"/>
    <w:rPr>
      <w:rFonts w:ascii="Arial" w:hAnsi="Arial"/>
      <w:b/>
      <w:lang w:eastAsia="en-US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basedOn w:val="DefaultParagraphFont"/>
    <w:link w:val="Heading1"/>
    <w:qFormat/>
    <w:rsid w:val="00553EFA"/>
    <w:rPr>
      <w:rFonts w:ascii="Arial" w:hAnsi="Arial"/>
      <w:sz w:val="3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36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0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4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0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7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15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6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1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16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3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4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0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2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7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6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4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4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9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6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1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0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7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5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7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54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4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5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3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BACE7D-032A-1B4A-853D-CAF2C279920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d5e397fc-1581-4f20-a09a-f1b2dd53ab2e}" enabled="1" method="Privileged" siteId="{6815f468-021c-48f2-a6b2-d65c8e979dfb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725</Words>
  <Characters>4075</Characters>
  <Application>Microsoft Office Word</Application>
  <DocSecurity>0</DocSecurity>
  <Lines>79</Lines>
  <Paragraphs>32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  <vt:variant>
        <vt:lpstr>Intestazioni</vt:lpstr>
      </vt:variant>
      <vt:variant>
        <vt:i4>5</vt:i4>
      </vt:variant>
    </vt:vector>
  </HeadingPairs>
  <TitlesOfParts>
    <vt:vector size="7" baseType="lpstr">
      <vt:lpstr>3GPP contribution</vt:lpstr>
      <vt:lpstr>3GPP contribution</vt:lpstr>
      <vt:lpstr>1	Introduction </vt:lpstr>
      <vt:lpstr>2	Working procedure for 2Tx lab alignment activity</vt:lpstr>
      <vt:lpstr>3	1Tx FR1 TRP TRS requirements</vt:lpstr>
      <vt:lpstr>5	Conclusions</vt:lpstr>
      <vt:lpstr>6	References</vt:lpstr>
    </vt:vector>
  </TitlesOfParts>
  <Manager/>
  <Company>Apple Inc</Company>
  <LinksUpToDate>false</LinksUpToDate>
  <CharactersWithSpaces>4779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wael.boukleyhasan@vodafone.com</dc:creator>
  <cp:keywords/>
  <dc:description/>
  <cp:lastModifiedBy>Wael Boukley Hasan, Vodafone</cp:lastModifiedBy>
  <cp:revision>129</cp:revision>
  <cp:lastPrinted>2019-02-25T14:05:00Z</cp:lastPrinted>
  <dcterms:created xsi:type="dcterms:W3CDTF">2025-10-24T12:30:00Z</dcterms:created>
  <dcterms:modified xsi:type="dcterms:W3CDTF">2025-11-07T13:17:00Z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5e397fc-1581-4f20-a09a-f1b2dd53ab2e_Enabled">
    <vt:lpwstr>true</vt:lpwstr>
  </property>
  <property fmtid="{D5CDD505-2E9C-101B-9397-08002B2CF9AE}" pid="3" name="MSIP_Label_d5e397fc-1581-4f20-a09a-f1b2dd53ab2e_SetDate">
    <vt:lpwstr>2024-02-14T13:23:44Z</vt:lpwstr>
  </property>
  <property fmtid="{D5CDD505-2E9C-101B-9397-08002B2CF9AE}" pid="4" name="MSIP_Label_d5e397fc-1581-4f20-a09a-f1b2dd53ab2e_Method">
    <vt:lpwstr>Privileged</vt:lpwstr>
  </property>
  <property fmtid="{D5CDD505-2E9C-101B-9397-08002B2CF9AE}" pid="5" name="MSIP_Label_d5e397fc-1581-4f20-a09a-f1b2dd53ab2e_Name">
    <vt:lpwstr>PUBBLICO</vt:lpwstr>
  </property>
  <property fmtid="{D5CDD505-2E9C-101B-9397-08002B2CF9AE}" pid="6" name="MSIP_Label_d5e397fc-1581-4f20-a09a-f1b2dd53ab2e_SiteId">
    <vt:lpwstr>6815f468-021c-48f2-a6b2-d65c8e979dfb</vt:lpwstr>
  </property>
  <property fmtid="{D5CDD505-2E9C-101B-9397-08002B2CF9AE}" pid="7" name="MSIP_Label_d5e397fc-1581-4f20-a09a-f1b2dd53ab2e_ActionId">
    <vt:lpwstr>135b6745-a432-4b0d-8515-c0a6f5601fc0</vt:lpwstr>
  </property>
  <property fmtid="{D5CDD505-2E9C-101B-9397-08002B2CF9AE}" pid="8" name="MSIP_Label_d5e397fc-1581-4f20-a09a-f1b2dd53ab2e_ContentBits">
    <vt:lpwstr>0</vt:lpwstr>
  </property>
  <property fmtid="{D5CDD505-2E9C-101B-9397-08002B2CF9AE}" pid="9" name="ClassificationContentMarkingFooterShapeIds">
    <vt:lpwstr>2e1e8f7e,16e11dde,7e97707c</vt:lpwstr>
  </property>
  <property fmtid="{D5CDD505-2E9C-101B-9397-08002B2CF9AE}" pid="10" name="ClassificationContentMarkingFooterFontProps">
    <vt:lpwstr>#000000,7,Calibri</vt:lpwstr>
  </property>
  <property fmtid="{D5CDD505-2E9C-101B-9397-08002B2CF9AE}" pid="11" name="ClassificationContentMarkingFooterText">
    <vt:lpwstr>C1 Public</vt:lpwstr>
  </property>
  <property fmtid="{D5CDD505-2E9C-101B-9397-08002B2CF9AE}" pid="12" name="MSIP_Label_910dda9e-e2e2-4af8-b1b5-a3b06c6d8782_Enabled">
    <vt:lpwstr>true</vt:lpwstr>
  </property>
  <property fmtid="{D5CDD505-2E9C-101B-9397-08002B2CF9AE}" pid="13" name="MSIP_Label_910dda9e-e2e2-4af8-b1b5-a3b06c6d8782_SetDate">
    <vt:lpwstr>2025-05-09T10:06:57Z</vt:lpwstr>
  </property>
  <property fmtid="{D5CDD505-2E9C-101B-9397-08002B2CF9AE}" pid="14" name="MSIP_Label_910dda9e-e2e2-4af8-b1b5-a3b06c6d8782_Method">
    <vt:lpwstr>Privileged</vt:lpwstr>
  </property>
  <property fmtid="{D5CDD505-2E9C-101B-9397-08002B2CF9AE}" pid="15" name="MSIP_Label_910dda9e-e2e2-4af8-b1b5-a3b06c6d8782_Name">
    <vt:lpwstr>910dda9e-e2e2-4af8-b1b5-a3b06c6d8782</vt:lpwstr>
  </property>
  <property fmtid="{D5CDD505-2E9C-101B-9397-08002B2CF9AE}" pid="16" name="MSIP_Label_910dda9e-e2e2-4af8-b1b5-a3b06c6d8782_SiteId">
    <vt:lpwstr>68283f3b-8487-4c86-adb3-a5228f18b893</vt:lpwstr>
  </property>
  <property fmtid="{D5CDD505-2E9C-101B-9397-08002B2CF9AE}" pid="17" name="MSIP_Label_910dda9e-e2e2-4af8-b1b5-a3b06c6d8782_ActionId">
    <vt:lpwstr>45d31afd-5f10-4094-a39c-a9bd5e9ee72a</vt:lpwstr>
  </property>
  <property fmtid="{D5CDD505-2E9C-101B-9397-08002B2CF9AE}" pid="18" name="MSIP_Label_910dda9e-e2e2-4af8-b1b5-a3b06c6d8782_ContentBits">
    <vt:lpwstr>2</vt:lpwstr>
  </property>
  <property fmtid="{D5CDD505-2E9C-101B-9397-08002B2CF9AE}" pid="19" name="MSIP_Label_910dda9e-e2e2-4af8-b1b5-a3b06c6d8782_Tag">
    <vt:lpwstr>10, 0, 1, 1</vt:lpwstr>
  </property>
</Properties>
</file>